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4"/>
        <w:gridCol w:w="2157"/>
      </w:tblGrid>
      <w:tr w:rsidR="001E0FC0" w:rsidRPr="00A40291" w:rsidTr="00F13C2F">
        <w:trPr>
          <w:trHeight w:val="2551"/>
        </w:trPr>
        <w:tc>
          <w:tcPr>
            <w:tcW w:w="7513" w:type="dxa"/>
          </w:tcPr>
          <w:p w:rsidR="001E0FC0" w:rsidRPr="00C22F4E" w:rsidRDefault="001E0FC0" w:rsidP="00F13C2F"/>
        </w:tc>
        <w:bookmarkStart w:id="0" w:name="concdef"/>
        <w:tc>
          <w:tcPr>
            <w:tcW w:w="2126" w:type="dxa"/>
          </w:tcPr>
          <w:p w:rsidR="00296D28" w:rsidRDefault="00D92AEA" w:rsidP="00AE0427">
            <w:pPr>
              <w:pStyle w:val="Referentie1ste"/>
              <w:framePr w:wrap="auto" w:vAnchor="margin" w:hAnchor="text" w:xAlign="left" w:yAlign="inline"/>
              <w:suppressOverlap w:val="0"/>
            </w:pPr>
            <w:sdt>
              <w:sdtPr>
                <w:alias w:val="Selecteer Voorlopig, Concept of Definitief"/>
                <w:tag w:val="Selecteer Voorlopig, Concept of Definitief"/>
                <w:id w:val="-1319798547"/>
                <w:placeholder>
                  <w:docPart w:val="E3AB56CEE33E994E8CB48508E090D447"/>
                </w:placeholder>
                <w:comboBox>
                  <w:listItem w:displayText="Concept" w:value="Concept"/>
                  <w:listItem w:displayText="Definitief" w:value="Definitief"/>
                  <w:listItem w:displayText="Voorlopig" w:value="Voorlopig"/>
                </w:comboBox>
              </w:sdtPr>
              <w:sdtEndPr/>
              <w:sdtContent>
                <w:r w:rsidR="00497F6C">
                  <w:t>Definitief</w:t>
                </w:r>
              </w:sdtContent>
            </w:sdt>
            <w:r w:rsidR="00296D28">
              <w:t xml:space="preserve">  </w:t>
            </w:r>
            <w:bookmarkEnd w:id="0"/>
            <w:r w:rsidR="00296D28">
              <w:t xml:space="preserve"> </w:t>
            </w:r>
            <w:r w:rsidR="00296D28" w:rsidRPr="00FE4D65">
              <w:t xml:space="preserve"> </w:t>
            </w:r>
          </w:p>
          <w:bookmarkStart w:id="1" w:name="versie"/>
          <w:p w:rsidR="00296D28" w:rsidRPr="00AE0427" w:rsidRDefault="00D92AEA" w:rsidP="00AE0427">
            <w:pPr>
              <w:pStyle w:val="Referentie"/>
              <w:framePr w:wrap="auto" w:vAnchor="margin" w:hAnchor="text" w:xAlign="left" w:yAlign="inline"/>
              <w:suppressOverlap w:val="0"/>
            </w:pPr>
            <w:sdt>
              <w:sdtPr>
                <w:alias w:val="Selecteer versienummer"/>
                <w:tag w:val="Selecteer versienummer"/>
                <w:id w:val="-1735914339"/>
                <w:placeholder>
                  <w:docPart w:val="E3AB56CEE33E994E8CB48508E090D447"/>
                </w:placeholder>
                <w:comboBox>
                  <w:listItem w:displayText="Versie 1" w:value="Versie 1"/>
                  <w:listItem w:displayText="Versie 2" w:value="Versie 2"/>
                  <w:listItem w:displayText="Versie 3" w:value="Versie 3"/>
                  <w:listItem w:displayText="Versie 4" w:value="Versie 4"/>
                  <w:listItem w:displayText="Versie 5" w:value="Versie 5"/>
                  <w:listItem w:displayText="Versie 6" w:value="Versie 6"/>
                  <w:listItem w:displayText="Versie 7" w:value="Versie 7"/>
                  <w:listItem w:displayText="Versie 8" w:value="Versie 8"/>
                  <w:listItem w:displayText="Versie 9" w:value="Versie 9"/>
                  <w:listItem w:displayText="Versie 10" w:value="Versie 10"/>
                  <w:listItem w:displayText="Versie 11" w:value="Versie 11"/>
                  <w:listItem w:displayText="Versie 12" w:value="Versie 12"/>
                  <w:listItem w:displayText="Versie 13" w:value="Versie 13"/>
                  <w:listItem w:displayText="Versie 14" w:value="Versie 14"/>
                  <w:listItem w:displayText="Versie 15" w:value="Versie 15"/>
                </w:comboBox>
              </w:sdtPr>
              <w:sdtEndPr/>
              <w:sdtContent>
                <w:r w:rsidR="0090770D">
                  <w:t>Versie 1</w:t>
                </w:r>
              </w:sdtContent>
            </w:sdt>
            <w:r w:rsidR="00296D28" w:rsidRPr="00AE0427">
              <w:t xml:space="preserve"> </w:t>
            </w:r>
            <w:bookmarkEnd w:id="1"/>
            <w:r w:rsidR="00296D28" w:rsidRPr="00AE0427">
              <w:t xml:space="preserve"> </w:t>
            </w:r>
          </w:p>
          <w:bookmarkStart w:id="2" w:name="datum"/>
          <w:p w:rsidR="001E0FC0" w:rsidRPr="00A40291" w:rsidRDefault="00D92AEA" w:rsidP="003C6042">
            <w:pPr>
              <w:pStyle w:val="Adreskopje"/>
              <w:framePr w:wrap="auto" w:vAnchor="margin" w:hAnchor="text" w:xAlign="left" w:yAlign="inline"/>
              <w:suppressOverlap w:val="0"/>
            </w:pPr>
            <w:sdt>
              <w:sdtPr>
                <w:rPr>
                  <w:sz w:val="16"/>
                  <w:szCs w:val="16"/>
                </w:rPr>
                <w:alias w:val="Kies een datum"/>
                <w:tag w:val="Kies een datum"/>
                <w:id w:val="1275213000"/>
                <w:placeholder>
                  <w:docPart w:val="F2F2CF94511F324FA0FAF611FD87BF06"/>
                </w:placeholder>
                <w:date w:fullDate="2020-05-29T00:00:00Z">
                  <w:dateFormat w:val="d MMMM 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CA4873">
                  <w:rPr>
                    <w:sz w:val="16"/>
                    <w:szCs w:val="16"/>
                  </w:rPr>
                  <w:t>29 mei 2020</w:t>
                </w:r>
              </w:sdtContent>
            </w:sdt>
            <w:r w:rsidR="001E0FC0">
              <w:t xml:space="preserve">  </w:t>
            </w:r>
            <w:r w:rsidR="000034F6">
              <w:t xml:space="preserve"> </w:t>
            </w:r>
            <w:bookmarkEnd w:id="2"/>
          </w:p>
        </w:tc>
      </w:tr>
    </w:tbl>
    <w:p w:rsidR="001E0FC0" w:rsidRPr="00B95E2E" w:rsidRDefault="00A6076D" w:rsidP="00BD0D21">
      <w:pPr>
        <w:pStyle w:val="Rapporttitel"/>
      </w:pPr>
      <w:bookmarkStart w:id="3" w:name="titel"/>
      <w:bookmarkStart w:id="4" w:name="_Toc406676765"/>
      <w:r>
        <w:t xml:space="preserve">Bijlagen Inschrijving </w:t>
      </w:r>
      <w:r w:rsidR="002376C0">
        <w:br/>
      </w:r>
    </w:p>
    <w:p w:rsidR="00C07434" w:rsidRDefault="00C07434" w:rsidP="00C07434">
      <w:pPr>
        <w:pStyle w:val="Ondertitel"/>
        <w:rPr>
          <w:color w:val="auto"/>
        </w:rPr>
      </w:pPr>
      <w:bookmarkStart w:id="5" w:name="ondertitel"/>
      <w:bookmarkEnd w:id="3"/>
      <w:r>
        <w:rPr>
          <w:color w:val="auto"/>
        </w:rPr>
        <w:t>Openbare procedure</w:t>
      </w:r>
    </w:p>
    <w:bookmarkEnd w:id="5"/>
    <w:p w:rsidR="003D54DF" w:rsidRDefault="00ED70C2" w:rsidP="003D54DF">
      <w:pPr>
        <w:pStyle w:val="Default"/>
        <w:rPr>
          <w:sz w:val="40"/>
          <w:szCs w:val="40"/>
        </w:rPr>
      </w:pPr>
      <w:r>
        <w:rPr>
          <w:sz w:val="40"/>
          <w:szCs w:val="40"/>
        </w:rPr>
        <w:t xml:space="preserve">AI </w:t>
      </w:r>
      <w:r w:rsidR="00682B69">
        <w:rPr>
          <w:sz w:val="40"/>
          <w:szCs w:val="40"/>
        </w:rPr>
        <w:t>2020-0081</w:t>
      </w:r>
      <w:r w:rsidR="003D54DF" w:rsidRPr="00E37F38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SLA </w:t>
      </w:r>
      <w:r w:rsidR="00E725A5">
        <w:rPr>
          <w:sz w:val="40"/>
          <w:szCs w:val="40"/>
        </w:rPr>
        <w:t>Reinigen Evenementen</w:t>
      </w:r>
      <w:r w:rsidR="00F10244">
        <w:rPr>
          <w:sz w:val="40"/>
          <w:szCs w:val="40"/>
        </w:rPr>
        <w:t xml:space="preserve"> </w:t>
      </w:r>
    </w:p>
    <w:p w:rsidR="00C07434" w:rsidRDefault="00C07434" w:rsidP="00C07434">
      <w:pPr>
        <w:pStyle w:val="Ondertitel"/>
      </w:pPr>
    </w:p>
    <w:p w:rsidR="003C6042" w:rsidRPr="003C6042" w:rsidRDefault="003C6042" w:rsidP="003C6042"/>
    <w:bookmarkEnd w:id="4"/>
    <w:p w:rsidR="00D138CA" w:rsidRDefault="00F9712C">
      <w:pPr>
        <w:pStyle w:val="Inhopg2"/>
        <w:rPr>
          <w:rFonts w:asciiTheme="minorHAnsi" w:eastAsiaTheme="minorEastAsia" w:hAnsiTheme="minorHAnsi" w:cstheme="minorBidi"/>
          <w:sz w:val="22"/>
          <w:szCs w:val="22"/>
          <w:lang w:eastAsia="nl-NL"/>
        </w:rPr>
      </w:pPr>
      <w:r>
        <w:rPr>
          <w:b/>
          <w:noProof w:val="0"/>
          <w:sz w:val="22"/>
          <w:szCs w:val="22"/>
        </w:rPr>
        <w:fldChar w:fldCharType="begin"/>
      </w:r>
      <w:r>
        <w:instrText xml:space="preserve"> TOC \n \t "Bijlagekop;6;Bijlage ondertitel;2" </w:instrText>
      </w:r>
      <w:r>
        <w:rPr>
          <w:b/>
          <w:noProof w:val="0"/>
          <w:sz w:val="22"/>
          <w:szCs w:val="22"/>
        </w:rPr>
        <w:fldChar w:fldCharType="separate"/>
      </w:r>
      <w:r w:rsidR="00D138CA">
        <w:t>A.</w:t>
      </w:r>
      <w:r w:rsidR="00D138CA"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 w:rsidR="00D138CA">
        <w:t>Inschrijvingsbiljet</w:t>
      </w:r>
    </w:p>
    <w:p w:rsidR="00D138CA" w:rsidRDefault="00D138CA">
      <w:pPr>
        <w:pStyle w:val="Inhopg2"/>
        <w:rPr>
          <w:rFonts w:asciiTheme="minorHAnsi" w:eastAsiaTheme="minorEastAsia" w:hAnsiTheme="minorHAnsi" w:cstheme="minorBidi"/>
          <w:sz w:val="22"/>
          <w:szCs w:val="22"/>
          <w:lang w:eastAsia="nl-NL"/>
        </w:rPr>
      </w:pPr>
      <w:r>
        <w:t>B.</w:t>
      </w:r>
      <w:r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>
        <w:t>Staat van verrekenprijzen</w:t>
      </w:r>
    </w:p>
    <w:p w:rsidR="00D138CA" w:rsidRDefault="00D138CA">
      <w:pPr>
        <w:pStyle w:val="Inhopg2"/>
        <w:rPr>
          <w:rFonts w:asciiTheme="minorHAnsi" w:eastAsiaTheme="minorEastAsia" w:hAnsiTheme="minorHAnsi" w:cstheme="minorBidi"/>
          <w:sz w:val="22"/>
          <w:szCs w:val="22"/>
          <w:lang w:eastAsia="nl-NL"/>
        </w:rPr>
      </w:pPr>
      <w:r>
        <w:t>C.</w:t>
      </w:r>
      <w:r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>
        <w:t>Uniform Europees Aanbestedingsdocument</w:t>
      </w:r>
    </w:p>
    <w:p w:rsidR="00D138CA" w:rsidRDefault="00D138CA">
      <w:pPr>
        <w:pStyle w:val="Inhopg2"/>
        <w:rPr>
          <w:rFonts w:asciiTheme="minorHAnsi" w:eastAsiaTheme="minorEastAsia" w:hAnsiTheme="minorHAnsi" w:cstheme="minorBidi"/>
          <w:sz w:val="22"/>
          <w:szCs w:val="22"/>
          <w:lang w:eastAsia="nl-NL"/>
        </w:rPr>
      </w:pPr>
      <w:r>
        <w:t>D.</w:t>
      </w:r>
      <w:r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>
        <w:t>Verklaring bestuurder omtrent rechtmatigheid inschrijving (Model K)</w:t>
      </w:r>
      <w:bookmarkStart w:id="6" w:name="_GoBack"/>
      <w:bookmarkEnd w:id="6"/>
    </w:p>
    <w:p w:rsidR="00D138CA" w:rsidRDefault="00D138CA">
      <w:pPr>
        <w:pStyle w:val="Inhopg2"/>
        <w:rPr>
          <w:rFonts w:asciiTheme="minorHAnsi" w:eastAsiaTheme="minorEastAsia" w:hAnsiTheme="minorHAnsi" w:cstheme="minorBidi"/>
          <w:sz w:val="22"/>
          <w:szCs w:val="22"/>
          <w:lang w:eastAsia="nl-NL"/>
        </w:rPr>
      </w:pPr>
      <w:r>
        <w:t>E.</w:t>
      </w:r>
      <w:r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>
        <w:t>Modelformulier referentiewerken</w:t>
      </w:r>
    </w:p>
    <w:p w:rsidR="00D138CA" w:rsidRDefault="00D138CA">
      <w:pPr>
        <w:pStyle w:val="Inhopg2"/>
        <w:rPr>
          <w:rFonts w:asciiTheme="minorHAnsi" w:eastAsiaTheme="minorEastAsia" w:hAnsiTheme="minorHAnsi" w:cstheme="minorBidi"/>
          <w:sz w:val="22"/>
          <w:szCs w:val="22"/>
          <w:lang w:eastAsia="nl-NL"/>
        </w:rPr>
      </w:pPr>
      <w:r>
        <w:t>F.</w:t>
      </w:r>
      <w:r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>
        <w:t>Model Verklaring derden</w:t>
      </w:r>
    </w:p>
    <w:p w:rsidR="00D138CA" w:rsidRDefault="00D138CA">
      <w:pPr>
        <w:pStyle w:val="Inhopg2"/>
      </w:pPr>
      <w:r>
        <w:t>G.</w:t>
      </w:r>
      <w:r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>
        <w:t>Verklaring inzake milieu-, sociaal en arbeidsrecht</w:t>
      </w:r>
    </w:p>
    <w:p w:rsidR="00794AF1" w:rsidRPr="00794AF1" w:rsidRDefault="00794AF1" w:rsidP="00794AF1">
      <w:r>
        <w:t xml:space="preserve">H.      </w:t>
      </w:r>
      <w:r w:rsidRPr="00794AF1">
        <w:t>Verklaring CO2 Reductie</w:t>
      </w:r>
    </w:p>
    <w:p w:rsidR="001A4B8F" w:rsidRDefault="00F9712C" w:rsidP="00BE7030">
      <w:pPr>
        <w:pStyle w:val="Inhopg2"/>
      </w:pPr>
      <w:r>
        <w:fldChar w:fldCharType="end"/>
      </w:r>
    </w:p>
    <w:p w:rsidR="004B1260" w:rsidRDefault="004B1260" w:rsidP="00F7413B"/>
    <w:p w:rsidR="004B1260" w:rsidRPr="004B1260" w:rsidRDefault="004B1260" w:rsidP="004B1260"/>
    <w:p w:rsidR="004B1260" w:rsidRDefault="004B1260" w:rsidP="004B1260">
      <w:pPr>
        <w:tabs>
          <w:tab w:val="left" w:pos="2790"/>
        </w:tabs>
      </w:pPr>
      <w:r>
        <w:tab/>
      </w:r>
    </w:p>
    <w:p w:rsidR="004B1260" w:rsidRDefault="004B1260" w:rsidP="004B1260"/>
    <w:p w:rsidR="001A4B8F" w:rsidRPr="004B1260" w:rsidRDefault="001A4B8F" w:rsidP="004B1260">
      <w:pPr>
        <w:sectPr w:rsidR="001A4B8F" w:rsidRPr="004B1260" w:rsidSect="001A4B8F">
          <w:headerReference w:type="default" r:id="rId8"/>
          <w:headerReference w:type="first" r:id="rId9"/>
          <w:pgSz w:w="11906" w:h="16838" w:code="9"/>
          <w:pgMar w:top="2665" w:right="1644" w:bottom="1531" w:left="1758" w:header="0" w:footer="564" w:gutter="0"/>
          <w:paperSrc w:first="15" w:other="15"/>
          <w:cols w:space="708"/>
          <w:titlePg/>
          <w:docGrid w:linePitch="360"/>
        </w:sectPr>
      </w:pPr>
    </w:p>
    <w:p w:rsidR="00A63FDC" w:rsidRDefault="00A63FDC" w:rsidP="002314EF">
      <w:pPr>
        <w:pStyle w:val="Bijlageondertitel"/>
      </w:pPr>
      <w:bookmarkStart w:id="7" w:name="_Toc429565624"/>
      <w:bookmarkStart w:id="8" w:name="_Toc429566239"/>
      <w:bookmarkStart w:id="9" w:name="_Toc457495762"/>
      <w:bookmarkStart w:id="10" w:name="_Toc457495771"/>
      <w:bookmarkStart w:id="11" w:name="_Toc493764410"/>
      <w:bookmarkStart w:id="12" w:name="_Toc494100664"/>
      <w:bookmarkStart w:id="13" w:name="_Toc494100842"/>
      <w:bookmarkStart w:id="14" w:name="_Toc494883032"/>
      <w:bookmarkStart w:id="15" w:name="_Toc504743979"/>
      <w:bookmarkStart w:id="16" w:name="_Toc504743987"/>
      <w:bookmarkStart w:id="17" w:name="_Toc522545160"/>
      <w:bookmarkStart w:id="18" w:name="_Toc12523090"/>
      <w:bookmarkStart w:id="19" w:name="_Toc417245486"/>
      <w:bookmarkStart w:id="20" w:name="_Toc417311096"/>
      <w:r>
        <w:lastRenderedPageBreak/>
        <w:t>Inschrijvingsbiljet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87E22" w:rsidRDefault="00ED70C2" w:rsidP="00787E22">
      <w:pPr>
        <w:spacing w:line="240" w:lineRule="auto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AI </w:t>
      </w:r>
      <w:r w:rsidR="00682B69">
        <w:rPr>
          <w:i/>
          <w:sz w:val="32"/>
          <w:szCs w:val="32"/>
        </w:rPr>
        <w:t>2020-0081</w:t>
      </w:r>
      <w:r w:rsidR="00CC35F7">
        <w:rPr>
          <w:i/>
          <w:sz w:val="32"/>
          <w:szCs w:val="32"/>
        </w:rPr>
        <w:t>,</w:t>
      </w:r>
      <w:r w:rsidR="00BC0642">
        <w:rPr>
          <w:i/>
          <w:sz w:val="32"/>
          <w:szCs w:val="32"/>
        </w:rPr>
        <w:t xml:space="preserve"> </w:t>
      </w:r>
      <w:r>
        <w:rPr>
          <w:i/>
          <w:sz w:val="32"/>
          <w:szCs w:val="32"/>
        </w:rPr>
        <w:t xml:space="preserve">SLA </w:t>
      </w:r>
      <w:r w:rsidR="003C6042">
        <w:rPr>
          <w:i/>
          <w:sz w:val="32"/>
          <w:szCs w:val="32"/>
        </w:rPr>
        <w:t>Reinigen Evenementen</w:t>
      </w:r>
    </w:p>
    <w:p w:rsidR="00787E22" w:rsidRDefault="00787E22" w:rsidP="00787E22">
      <w:pPr>
        <w:spacing w:line="240" w:lineRule="auto"/>
        <w:rPr>
          <w:i/>
          <w:sz w:val="32"/>
          <w:szCs w:val="32"/>
        </w:rPr>
      </w:pPr>
    </w:p>
    <w:p w:rsidR="00787E22" w:rsidRPr="000E57C7" w:rsidRDefault="00787E22" w:rsidP="00787E22">
      <w:pPr>
        <w:spacing w:line="240" w:lineRule="auto"/>
        <w:rPr>
          <w:sz w:val="18"/>
          <w:szCs w:val="18"/>
        </w:rPr>
      </w:pPr>
      <w:r w:rsidRPr="000E57C7">
        <w:rPr>
          <w:sz w:val="18"/>
          <w:szCs w:val="18"/>
        </w:rPr>
        <w:t>De hierna te noemen inschrijver(s):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a. ____________________________ gevestigd te: ____________________________ nummer handelsregister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b. ____________________________ gevestigd te: ____________________________ nummer handelsregister ____________________________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c. ____________________________ gevestigd te: ____________________________ nummer handelsregister ____________________________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verklaart (verklaren) zich door ondertekening dezes bereid de opdracht voor:</w:t>
      </w:r>
    </w:p>
    <w:p w:rsidR="00BC0642" w:rsidRDefault="006A2C71" w:rsidP="00BC0642">
      <w:pPr>
        <w:spacing w:line="320" w:lineRule="atLeast"/>
        <w:rPr>
          <w:sz w:val="18"/>
          <w:szCs w:val="18"/>
        </w:rPr>
      </w:pPr>
      <w:r>
        <w:rPr>
          <w:i/>
          <w:sz w:val="32"/>
          <w:szCs w:val="32"/>
        </w:rPr>
        <w:t xml:space="preserve">AI </w:t>
      </w:r>
      <w:r w:rsidR="00682B69">
        <w:rPr>
          <w:i/>
          <w:sz w:val="32"/>
          <w:szCs w:val="32"/>
        </w:rPr>
        <w:t xml:space="preserve">2020-0081 </w:t>
      </w:r>
      <w:r w:rsidRPr="000E57C7">
        <w:rPr>
          <w:sz w:val="18"/>
          <w:szCs w:val="18"/>
        </w:rPr>
        <w:t xml:space="preserve"> </w:t>
      </w:r>
      <w:r w:rsidR="00787E22" w:rsidRPr="000E57C7">
        <w:rPr>
          <w:sz w:val="18"/>
          <w:szCs w:val="18"/>
        </w:rPr>
        <w:t>(aanduiding van de opdracht volgens de aanbestedingsstukken)</w:t>
      </w:r>
      <w:r w:rsidR="00E725A5">
        <w:rPr>
          <w:sz w:val="18"/>
          <w:szCs w:val="18"/>
        </w:rPr>
        <w:t xml:space="preserve"> </w:t>
      </w:r>
    </w:p>
    <w:p w:rsidR="008439F3" w:rsidRDefault="008439F3" w:rsidP="00BC0642">
      <w:pPr>
        <w:spacing w:line="320" w:lineRule="atLeast"/>
        <w:rPr>
          <w:sz w:val="18"/>
          <w:szCs w:val="18"/>
        </w:rPr>
      </w:pPr>
      <w:r>
        <w:rPr>
          <w:sz w:val="18"/>
          <w:szCs w:val="18"/>
        </w:rPr>
        <w:t xml:space="preserve">(van toepassing zijnde percelen </w:t>
      </w:r>
      <w:r w:rsidR="006107AF">
        <w:rPr>
          <w:sz w:val="18"/>
          <w:szCs w:val="18"/>
        </w:rPr>
        <w:t>- minimaal 1</w:t>
      </w:r>
      <w:r w:rsidR="00CD1446">
        <w:rPr>
          <w:sz w:val="18"/>
          <w:szCs w:val="18"/>
        </w:rPr>
        <w:t>,</w:t>
      </w:r>
      <w:r w:rsidR="003C6042">
        <w:rPr>
          <w:sz w:val="18"/>
          <w:szCs w:val="18"/>
        </w:rPr>
        <w:t xml:space="preserve"> maximaal 2</w:t>
      </w:r>
      <w:r w:rsidR="006107AF">
        <w:rPr>
          <w:sz w:val="18"/>
          <w:szCs w:val="18"/>
        </w:rPr>
        <w:t xml:space="preserve"> - </w:t>
      </w:r>
      <w:r>
        <w:rPr>
          <w:sz w:val="18"/>
          <w:szCs w:val="18"/>
        </w:rPr>
        <w:t>aanvinken en invullen</w:t>
      </w:r>
      <w:r w:rsidR="006107AF">
        <w:rPr>
          <w:sz w:val="18"/>
          <w:szCs w:val="18"/>
        </w:rPr>
        <w:t>)</w:t>
      </w:r>
    </w:p>
    <w:p w:rsidR="00682B69" w:rsidRDefault="00682B69" w:rsidP="00BC0642">
      <w:pPr>
        <w:spacing w:line="320" w:lineRule="atLeast"/>
        <w:rPr>
          <w:sz w:val="18"/>
          <w:szCs w:val="18"/>
        </w:rPr>
      </w:pPr>
    </w:p>
    <w:p w:rsidR="00682B69" w:rsidRPr="008439F3" w:rsidRDefault="00682B69" w:rsidP="00BC0642">
      <w:pPr>
        <w:spacing w:line="320" w:lineRule="atLeast"/>
        <w:rPr>
          <w:sz w:val="18"/>
          <w:szCs w:val="18"/>
        </w:rPr>
      </w:pPr>
    </w:p>
    <w:p w:rsidR="00BC0642" w:rsidRPr="000E57C7" w:rsidRDefault="00CC35F7" w:rsidP="00BC0642">
      <w:pPr>
        <w:spacing w:line="320" w:lineRule="atLeast"/>
        <w:rPr>
          <w:sz w:val="18"/>
          <w:szCs w:val="18"/>
        </w:rPr>
      </w:pPr>
      <w:r>
        <w:rPr>
          <w:i/>
          <w:sz w:val="32"/>
          <w:szCs w:val="32"/>
        </w:rPr>
        <w:t xml:space="preserve">Perceel 1 – </w:t>
      </w:r>
      <w:r w:rsidR="00682B69">
        <w:rPr>
          <w:i/>
          <w:sz w:val="32"/>
          <w:szCs w:val="32"/>
        </w:rPr>
        <w:t>Koningsdag Noordermarkt</w:t>
      </w:r>
    </w:p>
    <w:p w:rsidR="00787E22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uit te voeren</w:t>
      </w:r>
      <w:r w:rsidR="006A2C71">
        <w:rPr>
          <w:sz w:val="18"/>
          <w:szCs w:val="18"/>
        </w:rPr>
        <w:t xml:space="preserve"> </w:t>
      </w:r>
      <w:r w:rsidR="006A2C71" w:rsidRPr="00381FE6">
        <w:rPr>
          <w:sz w:val="18"/>
          <w:szCs w:val="18"/>
        </w:rPr>
        <w:t xml:space="preserve">van </w:t>
      </w:r>
      <w:r w:rsidR="00381FE6" w:rsidRPr="00381FE6">
        <w:rPr>
          <w:rFonts w:cs="Calibri"/>
          <w:sz w:val="18"/>
          <w:szCs w:val="18"/>
        </w:rPr>
        <w:t xml:space="preserve">1 </w:t>
      </w:r>
      <w:r w:rsidR="00682B69">
        <w:rPr>
          <w:rFonts w:cs="Calibri"/>
          <w:sz w:val="18"/>
          <w:szCs w:val="18"/>
        </w:rPr>
        <w:t xml:space="preserve">september </w:t>
      </w:r>
      <w:r w:rsidR="00381FE6" w:rsidRPr="00381FE6">
        <w:rPr>
          <w:rFonts w:cs="Calibri"/>
          <w:sz w:val="18"/>
          <w:szCs w:val="18"/>
        </w:rPr>
        <w:t xml:space="preserve">2020  tot 31 </w:t>
      </w:r>
      <w:r w:rsidR="00682B69">
        <w:rPr>
          <w:rFonts w:cs="Calibri"/>
          <w:sz w:val="18"/>
          <w:szCs w:val="18"/>
        </w:rPr>
        <w:t>augustus 2024</w:t>
      </w:r>
      <w:r w:rsidR="00381FE6" w:rsidRPr="00381FE6">
        <w:rPr>
          <w:rFonts w:asciiTheme="majorHAnsi" w:hAnsiTheme="majorHAnsi" w:cs="Calibri"/>
          <w:sz w:val="18"/>
          <w:szCs w:val="18"/>
        </w:rPr>
        <w:t xml:space="preserve"> </w:t>
      </w:r>
      <w:r w:rsidRPr="00381FE6">
        <w:rPr>
          <w:sz w:val="18"/>
          <w:szCs w:val="18"/>
        </w:rPr>
        <w:t>voor</w:t>
      </w:r>
      <w:r w:rsidRPr="000E57C7">
        <w:rPr>
          <w:sz w:val="18"/>
          <w:szCs w:val="18"/>
        </w:rPr>
        <w:t xml:space="preserve"> een bedrag, de omzetbelasting daarin niet inbegrepen, van:</w:t>
      </w:r>
    </w:p>
    <w:p w:rsidR="006A2C71" w:rsidRPr="000E57C7" w:rsidRDefault="006A2C71" w:rsidP="00787E22">
      <w:pPr>
        <w:spacing w:line="320" w:lineRule="atLeast"/>
        <w:rPr>
          <w:sz w:val="18"/>
          <w:szCs w:val="18"/>
        </w:rPr>
      </w:pP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A2C71" w:rsidRDefault="006A2C71" w:rsidP="00787E22">
      <w:pPr>
        <w:spacing w:line="320" w:lineRule="atLeast"/>
        <w:rPr>
          <w:sz w:val="18"/>
          <w:szCs w:val="18"/>
        </w:rPr>
      </w:pP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Het ter zake van de omzetbelasting verschuldigde bedrag bedraagt:</w:t>
      </w:r>
    </w:p>
    <w:p w:rsidR="006A2C71" w:rsidRDefault="006A2C71" w:rsidP="00787E22">
      <w:pPr>
        <w:spacing w:line="320" w:lineRule="atLeast"/>
        <w:rPr>
          <w:sz w:val="18"/>
          <w:szCs w:val="18"/>
        </w:rPr>
      </w:pPr>
    </w:p>
    <w:p w:rsidR="00787E22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787E22">
      <w:pPr>
        <w:spacing w:line="320" w:lineRule="atLeast"/>
        <w:rPr>
          <w:sz w:val="18"/>
          <w:szCs w:val="18"/>
        </w:rPr>
      </w:pPr>
    </w:p>
    <w:p w:rsidR="00CC35F7" w:rsidRDefault="00CC35F7" w:rsidP="00787E22">
      <w:pPr>
        <w:spacing w:line="320" w:lineRule="atLeast"/>
        <w:rPr>
          <w:sz w:val="18"/>
          <w:szCs w:val="18"/>
        </w:rPr>
      </w:pPr>
    </w:p>
    <w:p w:rsidR="00682B69" w:rsidRDefault="00682B69">
      <w:pPr>
        <w:spacing w:line="260" w:lineRule="atLeast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>
        <w:rPr>
          <w:i/>
          <w:sz w:val="32"/>
          <w:szCs w:val="32"/>
        </w:rPr>
        <w:lastRenderedPageBreak/>
        <w:t>Perceel 2 – Koningsdag Leidseplein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uit te voeren</w:t>
      </w:r>
      <w:r>
        <w:rPr>
          <w:sz w:val="18"/>
          <w:szCs w:val="18"/>
        </w:rPr>
        <w:t xml:space="preserve"> </w:t>
      </w:r>
      <w:r w:rsidRPr="00381FE6">
        <w:rPr>
          <w:sz w:val="18"/>
          <w:szCs w:val="18"/>
        </w:rPr>
        <w:t xml:space="preserve">van </w:t>
      </w:r>
      <w:r w:rsidRPr="00381FE6">
        <w:rPr>
          <w:rFonts w:cs="Calibri"/>
          <w:sz w:val="18"/>
          <w:szCs w:val="18"/>
        </w:rPr>
        <w:t xml:space="preserve">1 </w:t>
      </w:r>
      <w:r>
        <w:rPr>
          <w:rFonts w:cs="Calibri"/>
          <w:sz w:val="18"/>
          <w:szCs w:val="18"/>
        </w:rPr>
        <w:t xml:space="preserve">september </w:t>
      </w:r>
      <w:r w:rsidRPr="00381FE6">
        <w:rPr>
          <w:rFonts w:cs="Calibri"/>
          <w:sz w:val="18"/>
          <w:szCs w:val="18"/>
        </w:rPr>
        <w:t xml:space="preserve">2020  tot 31 </w:t>
      </w:r>
      <w:r>
        <w:rPr>
          <w:rFonts w:cs="Calibri"/>
          <w:sz w:val="18"/>
          <w:szCs w:val="18"/>
        </w:rPr>
        <w:t>augustus 2024</w:t>
      </w:r>
      <w:r w:rsidRPr="00381FE6">
        <w:rPr>
          <w:rFonts w:asciiTheme="majorHAnsi" w:hAnsiTheme="majorHAnsi" w:cs="Calibri"/>
          <w:sz w:val="18"/>
          <w:szCs w:val="18"/>
        </w:rPr>
        <w:t xml:space="preserve"> </w:t>
      </w:r>
      <w:r w:rsidRPr="00381FE6">
        <w:rPr>
          <w:sz w:val="18"/>
          <w:szCs w:val="18"/>
        </w:rPr>
        <w:t>voor</w:t>
      </w:r>
      <w:r w:rsidRPr="000E57C7">
        <w:rPr>
          <w:sz w:val="18"/>
          <w:szCs w:val="18"/>
        </w:rPr>
        <w:t xml:space="preserve"> een bedrag, de omzetbelasting daarin niet inbegrepen, van:</w:t>
      </w: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Het ter zake van de omzetbelasting verschuldigde bedrag bedraagt: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>
        <w:rPr>
          <w:i/>
          <w:sz w:val="32"/>
          <w:szCs w:val="32"/>
        </w:rPr>
        <w:t>Perceel 3 – Koningsdag Rembrand</w:t>
      </w:r>
      <w:r w:rsidR="000A4B7A">
        <w:rPr>
          <w:i/>
          <w:sz w:val="32"/>
          <w:szCs w:val="32"/>
        </w:rPr>
        <w:t>t</w:t>
      </w:r>
      <w:r>
        <w:rPr>
          <w:i/>
          <w:sz w:val="32"/>
          <w:szCs w:val="32"/>
        </w:rPr>
        <w:t>plein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uit te voeren</w:t>
      </w:r>
      <w:r>
        <w:rPr>
          <w:sz w:val="18"/>
          <w:szCs w:val="18"/>
        </w:rPr>
        <w:t xml:space="preserve"> </w:t>
      </w:r>
      <w:r w:rsidRPr="00381FE6">
        <w:rPr>
          <w:sz w:val="18"/>
          <w:szCs w:val="18"/>
        </w:rPr>
        <w:t xml:space="preserve">van </w:t>
      </w:r>
      <w:r w:rsidRPr="00381FE6">
        <w:rPr>
          <w:rFonts w:cs="Calibri"/>
          <w:sz w:val="18"/>
          <w:szCs w:val="18"/>
        </w:rPr>
        <w:t xml:space="preserve">1 </w:t>
      </w:r>
      <w:r>
        <w:rPr>
          <w:rFonts w:cs="Calibri"/>
          <w:sz w:val="18"/>
          <w:szCs w:val="18"/>
        </w:rPr>
        <w:t xml:space="preserve">september </w:t>
      </w:r>
      <w:r w:rsidRPr="00381FE6">
        <w:rPr>
          <w:rFonts w:cs="Calibri"/>
          <w:sz w:val="18"/>
          <w:szCs w:val="18"/>
        </w:rPr>
        <w:t xml:space="preserve">2020  tot 31 </w:t>
      </w:r>
      <w:r>
        <w:rPr>
          <w:rFonts w:cs="Calibri"/>
          <w:sz w:val="18"/>
          <w:szCs w:val="18"/>
        </w:rPr>
        <w:t>augustus 2024</w:t>
      </w:r>
      <w:r w:rsidRPr="00381FE6">
        <w:rPr>
          <w:rFonts w:asciiTheme="majorHAnsi" w:hAnsiTheme="majorHAnsi" w:cs="Calibri"/>
          <w:sz w:val="18"/>
          <w:szCs w:val="18"/>
        </w:rPr>
        <w:t xml:space="preserve"> </w:t>
      </w:r>
      <w:r w:rsidRPr="00381FE6">
        <w:rPr>
          <w:sz w:val="18"/>
          <w:szCs w:val="18"/>
        </w:rPr>
        <w:t>voor</w:t>
      </w:r>
      <w:r w:rsidRPr="000E57C7">
        <w:rPr>
          <w:sz w:val="18"/>
          <w:szCs w:val="18"/>
        </w:rPr>
        <w:t xml:space="preserve"> een bedrag, de omzetbelasting daarin niet inbegrepen, van:</w:t>
      </w: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Het ter zake van de omzetbelasting verschuldigde bedrag bedraagt: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D0B65" w:rsidRDefault="006D0B65" w:rsidP="00682B69">
      <w:pPr>
        <w:spacing w:line="320" w:lineRule="atLeast"/>
        <w:rPr>
          <w:sz w:val="18"/>
          <w:szCs w:val="18"/>
        </w:rPr>
      </w:pPr>
    </w:p>
    <w:p w:rsidR="006D0B65" w:rsidRPr="000E57C7" w:rsidRDefault="006D0B65" w:rsidP="006D0B65">
      <w:pPr>
        <w:spacing w:line="320" w:lineRule="atLeast"/>
        <w:rPr>
          <w:sz w:val="18"/>
          <w:szCs w:val="18"/>
        </w:rPr>
      </w:pPr>
      <w:r>
        <w:rPr>
          <w:i/>
          <w:sz w:val="32"/>
          <w:szCs w:val="32"/>
        </w:rPr>
        <w:t>Perceel 4 –</w:t>
      </w:r>
      <w:r w:rsidR="00171269">
        <w:rPr>
          <w:i/>
          <w:sz w:val="32"/>
          <w:szCs w:val="32"/>
        </w:rPr>
        <w:t xml:space="preserve"> </w:t>
      </w:r>
      <w:r w:rsidR="008E51D2">
        <w:rPr>
          <w:i/>
          <w:sz w:val="32"/>
          <w:szCs w:val="32"/>
        </w:rPr>
        <w:t xml:space="preserve">Koningsdag en </w:t>
      </w:r>
      <w:proofErr w:type="spellStart"/>
      <w:r w:rsidR="008E51D2">
        <w:rPr>
          <w:i/>
          <w:sz w:val="32"/>
          <w:szCs w:val="32"/>
        </w:rPr>
        <w:t>Pride</w:t>
      </w:r>
      <w:proofErr w:type="spellEnd"/>
      <w:r w:rsidR="00171269">
        <w:rPr>
          <w:i/>
          <w:sz w:val="32"/>
          <w:szCs w:val="32"/>
        </w:rPr>
        <w:t xml:space="preserve"> afvalbakken</w:t>
      </w:r>
    </w:p>
    <w:p w:rsidR="006D0B65" w:rsidRDefault="006D0B65" w:rsidP="006D0B65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uit te voeren</w:t>
      </w:r>
      <w:r>
        <w:rPr>
          <w:sz w:val="18"/>
          <w:szCs w:val="18"/>
        </w:rPr>
        <w:t xml:space="preserve"> </w:t>
      </w:r>
      <w:r w:rsidRPr="00381FE6">
        <w:rPr>
          <w:sz w:val="18"/>
          <w:szCs w:val="18"/>
        </w:rPr>
        <w:t xml:space="preserve">van </w:t>
      </w:r>
      <w:r w:rsidRPr="00381FE6">
        <w:rPr>
          <w:rFonts w:cs="Calibri"/>
          <w:sz w:val="18"/>
          <w:szCs w:val="18"/>
        </w:rPr>
        <w:t xml:space="preserve">1 </w:t>
      </w:r>
      <w:r>
        <w:rPr>
          <w:rFonts w:cs="Calibri"/>
          <w:sz w:val="18"/>
          <w:szCs w:val="18"/>
        </w:rPr>
        <w:t xml:space="preserve">september </w:t>
      </w:r>
      <w:r w:rsidRPr="00381FE6">
        <w:rPr>
          <w:rFonts w:cs="Calibri"/>
          <w:sz w:val="18"/>
          <w:szCs w:val="18"/>
        </w:rPr>
        <w:t xml:space="preserve">2020  tot 31 </w:t>
      </w:r>
      <w:r>
        <w:rPr>
          <w:rFonts w:cs="Calibri"/>
          <w:sz w:val="18"/>
          <w:szCs w:val="18"/>
        </w:rPr>
        <w:t>augustus 2024</w:t>
      </w:r>
      <w:r w:rsidRPr="00381FE6">
        <w:rPr>
          <w:rFonts w:asciiTheme="majorHAnsi" w:hAnsiTheme="majorHAnsi" w:cs="Calibri"/>
          <w:sz w:val="18"/>
          <w:szCs w:val="18"/>
        </w:rPr>
        <w:t xml:space="preserve"> </w:t>
      </w:r>
      <w:r w:rsidRPr="00381FE6">
        <w:rPr>
          <w:sz w:val="18"/>
          <w:szCs w:val="18"/>
        </w:rPr>
        <w:t>voor</w:t>
      </w:r>
      <w:r w:rsidRPr="000E57C7">
        <w:rPr>
          <w:sz w:val="18"/>
          <w:szCs w:val="18"/>
        </w:rPr>
        <w:t xml:space="preserve"> een bedrag, de omzetbelasting daarin niet inbegrepen, van:</w:t>
      </w:r>
    </w:p>
    <w:p w:rsidR="006D0B65" w:rsidRPr="000E57C7" w:rsidRDefault="006D0B65" w:rsidP="006D0B65">
      <w:pPr>
        <w:spacing w:line="320" w:lineRule="atLeast"/>
        <w:rPr>
          <w:sz w:val="18"/>
          <w:szCs w:val="18"/>
        </w:rPr>
      </w:pPr>
    </w:p>
    <w:p w:rsidR="006D0B65" w:rsidRPr="000E57C7" w:rsidRDefault="006D0B65" w:rsidP="006D0B65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D0B65" w:rsidRDefault="006D0B65" w:rsidP="006D0B65">
      <w:pPr>
        <w:spacing w:line="320" w:lineRule="atLeast"/>
        <w:rPr>
          <w:sz w:val="18"/>
          <w:szCs w:val="18"/>
        </w:rPr>
      </w:pPr>
    </w:p>
    <w:p w:rsidR="006D0B65" w:rsidRPr="000E57C7" w:rsidRDefault="006D0B65" w:rsidP="006D0B65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Het ter zake van de omzetbelasting verschuldigde bedrag bedraagt:</w:t>
      </w:r>
    </w:p>
    <w:p w:rsidR="006D0B65" w:rsidRDefault="006D0B65" w:rsidP="006D0B65">
      <w:pPr>
        <w:spacing w:line="320" w:lineRule="atLeast"/>
        <w:rPr>
          <w:sz w:val="18"/>
          <w:szCs w:val="18"/>
        </w:rPr>
      </w:pPr>
    </w:p>
    <w:p w:rsidR="006D0B65" w:rsidRDefault="006D0B65" w:rsidP="006D0B65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D0B65" w:rsidRDefault="006D0B65" w:rsidP="00682B69">
      <w:pPr>
        <w:spacing w:line="320" w:lineRule="atLeast"/>
        <w:rPr>
          <w:sz w:val="18"/>
          <w:szCs w:val="18"/>
        </w:rPr>
      </w:pPr>
    </w:p>
    <w:p w:rsidR="006D0B65" w:rsidRDefault="006D0B65">
      <w:pPr>
        <w:spacing w:line="260" w:lineRule="atLeast"/>
        <w:rPr>
          <w:i/>
          <w:sz w:val="32"/>
          <w:szCs w:val="32"/>
        </w:rPr>
      </w:pPr>
      <w:r>
        <w:rPr>
          <w:i/>
          <w:sz w:val="32"/>
          <w:szCs w:val="32"/>
        </w:rPr>
        <w:br w:type="page"/>
      </w:r>
    </w:p>
    <w:p w:rsidR="00682B69" w:rsidRPr="000E57C7" w:rsidRDefault="006D0B65" w:rsidP="00682B69">
      <w:pPr>
        <w:spacing w:line="320" w:lineRule="atLeast"/>
        <w:rPr>
          <w:sz w:val="18"/>
          <w:szCs w:val="18"/>
        </w:rPr>
      </w:pPr>
      <w:r>
        <w:rPr>
          <w:i/>
          <w:sz w:val="32"/>
          <w:szCs w:val="32"/>
        </w:rPr>
        <w:lastRenderedPageBreak/>
        <w:t>Perceel 5</w:t>
      </w:r>
      <w:r w:rsidR="00682B69">
        <w:rPr>
          <w:i/>
          <w:sz w:val="32"/>
          <w:szCs w:val="32"/>
        </w:rPr>
        <w:t xml:space="preserve"> – </w:t>
      </w:r>
      <w:r w:rsidR="00B70450">
        <w:rPr>
          <w:i/>
          <w:sz w:val="32"/>
          <w:szCs w:val="32"/>
        </w:rPr>
        <w:t xml:space="preserve">Gay </w:t>
      </w:r>
      <w:proofErr w:type="spellStart"/>
      <w:r w:rsidR="00682B69">
        <w:rPr>
          <w:i/>
          <w:sz w:val="32"/>
          <w:szCs w:val="32"/>
        </w:rPr>
        <w:t>Pride</w:t>
      </w:r>
      <w:proofErr w:type="spellEnd"/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uit te voeren</w:t>
      </w:r>
      <w:r>
        <w:rPr>
          <w:sz w:val="18"/>
          <w:szCs w:val="18"/>
        </w:rPr>
        <w:t xml:space="preserve"> </w:t>
      </w:r>
      <w:r w:rsidRPr="00381FE6">
        <w:rPr>
          <w:sz w:val="18"/>
          <w:szCs w:val="18"/>
        </w:rPr>
        <w:t xml:space="preserve">van </w:t>
      </w:r>
      <w:r w:rsidRPr="00381FE6">
        <w:rPr>
          <w:rFonts w:cs="Calibri"/>
          <w:sz w:val="18"/>
          <w:szCs w:val="18"/>
        </w:rPr>
        <w:t xml:space="preserve">1 </w:t>
      </w:r>
      <w:r>
        <w:rPr>
          <w:rFonts w:cs="Calibri"/>
          <w:sz w:val="18"/>
          <w:szCs w:val="18"/>
        </w:rPr>
        <w:t xml:space="preserve">september </w:t>
      </w:r>
      <w:r w:rsidRPr="00381FE6">
        <w:rPr>
          <w:rFonts w:cs="Calibri"/>
          <w:sz w:val="18"/>
          <w:szCs w:val="18"/>
        </w:rPr>
        <w:t xml:space="preserve">2020  tot 31 </w:t>
      </w:r>
      <w:r>
        <w:rPr>
          <w:rFonts w:cs="Calibri"/>
          <w:sz w:val="18"/>
          <w:szCs w:val="18"/>
        </w:rPr>
        <w:t>augustus 2024</w:t>
      </w:r>
      <w:r w:rsidRPr="00381FE6">
        <w:rPr>
          <w:rFonts w:asciiTheme="majorHAnsi" w:hAnsiTheme="majorHAnsi" w:cs="Calibri"/>
          <w:sz w:val="18"/>
          <w:szCs w:val="18"/>
        </w:rPr>
        <w:t xml:space="preserve"> </w:t>
      </w:r>
      <w:r w:rsidRPr="00381FE6">
        <w:rPr>
          <w:sz w:val="18"/>
          <w:szCs w:val="18"/>
        </w:rPr>
        <w:t>voor</w:t>
      </w:r>
      <w:r w:rsidRPr="000E57C7">
        <w:rPr>
          <w:sz w:val="18"/>
          <w:szCs w:val="18"/>
        </w:rPr>
        <w:t xml:space="preserve"> een bedrag, de omzetbelasting daarin niet inbegrepen, van:</w:t>
      </w: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Het ter zake van de omzetbelasting verschuldigde bedrag bedraagt: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Pr="006D0B65" w:rsidRDefault="006D0B65" w:rsidP="006D0B65">
      <w:pPr>
        <w:spacing w:line="260" w:lineRule="atLeast"/>
        <w:rPr>
          <w:sz w:val="32"/>
          <w:szCs w:val="32"/>
        </w:rPr>
      </w:pPr>
      <w:r>
        <w:rPr>
          <w:i/>
          <w:sz w:val="32"/>
          <w:szCs w:val="32"/>
        </w:rPr>
        <w:t>Perceel 6</w:t>
      </w:r>
      <w:r w:rsidR="00682B69">
        <w:rPr>
          <w:i/>
          <w:sz w:val="32"/>
          <w:szCs w:val="32"/>
        </w:rPr>
        <w:t xml:space="preserve"> – Arenagebied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uit te voeren</w:t>
      </w:r>
      <w:r>
        <w:rPr>
          <w:sz w:val="18"/>
          <w:szCs w:val="18"/>
        </w:rPr>
        <w:t xml:space="preserve"> </w:t>
      </w:r>
      <w:r w:rsidRPr="00381FE6">
        <w:rPr>
          <w:sz w:val="18"/>
          <w:szCs w:val="18"/>
        </w:rPr>
        <w:t xml:space="preserve">van </w:t>
      </w:r>
      <w:r w:rsidRPr="00381FE6">
        <w:rPr>
          <w:rFonts w:cs="Calibri"/>
          <w:sz w:val="18"/>
          <w:szCs w:val="18"/>
        </w:rPr>
        <w:t xml:space="preserve">1 </w:t>
      </w:r>
      <w:r>
        <w:rPr>
          <w:rFonts w:cs="Calibri"/>
          <w:sz w:val="18"/>
          <w:szCs w:val="18"/>
        </w:rPr>
        <w:t xml:space="preserve">september </w:t>
      </w:r>
      <w:r w:rsidRPr="00381FE6">
        <w:rPr>
          <w:rFonts w:cs="Calibri"/>
          <w:sz w:val="18"/>
          <w:szCs w:val="18"/>
        </w:rPr>
        <w:t xml:space="preserve">2020  tot 31 </w:t>
      </w:r>
      <w:r>
        <w:rPr>
          <w:rFonts w:cs="Calibri"/>
          <w:sz w:val="18"/>
          <w:szCs w:val="18"/>
        </w:rPr>
        <w:t>augustus 2024</w:t>
      </w:r>
      <w:r w:rsidRPr="00381FE6">
        <w:rPr>
          <w:rFonts w:asciiTheme="majorHAnsi" w:hAnsiTheme="majorHAnsi" w:cs="Calibri"/>
          <w:sz w:val="18"/>
          <w:szCs w:val="18"/>
        </w:rPr>
        <w:t xml:space="preserve"> </w:t>
      </w:r>
      <w:r w:rsidRPr="00381FE6">
        <w:rPr>
          <w:sz w:val="18"/>
          <w:szCs w:val="18"/>
        </w:rPr>
        <w:t>voor</w:t>
      </w:r>
      <w:r w:rsidRPr="000E57C7">
        <w:rPr>
          <w:sz w:val="18"/>
          <w:szCs w:val="18"/>
        </w:rPr>
        <w:t xml:space="preserve"> een bedrag, de omzetbelasting daarin niet inbegrepen, van:</w:t>
      </w: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Pr="000E57C7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Het ter zake van de omzetbelasting verschuldigde bedrag bedraagt: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682B69" w:rsidRDefault="00682B69" w:rsidP="00682B69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______________________________ euro (bedrag in cijfers) _________________________ euro (bedrag in letters).</w:t>
      </w:r>
    </w:p>
    <w:p w:rsidR="00682B69" w:rsidRDefault="00682B69" w:rsidP="00682B69">
      <w:pPr>
        <w:spacing w:line="320" w:lineRule="atLeast"/>
        <w:rPr>
          <w:sz w:val="18"/>
          <w:szCs w:val="18"/>
        </w:rPr>
      </w:pPr>
    </w:p>
    <w:p w:rsidR="00E725A5" w:rsidRPr="000E57C7" w:rsidRDefault="00E725A5" w:rsidP="00787E22">
      <w:pPr>
        <w:spacing w:line="320" w:lineRule="atLeast"/>
        <w:rPr>
          <w:sz w:val="18"/>
          <w:szCs w:val="18"/>
        </w:rPr>
      </w:pPr>
    </w:p>
    <w:p w:rsidR="00787E22" w:rsidRPr="00217821" w:rsidRDefault="00787E22" w:rsidP="00787E22">
      <w:pPr>
        <w:spacing w:line="320" w:lineRule="atLeast"/>
        <w:rPr>
          <w:sz w:val="18"/>
          <w:szCs w:val="18"/>
        </w:rPr>
      </w:pPr>
      <w:r w:rsidRPr="00217821">
        <w:rPr>
          <w:sz w:val="18"/>
          <w:szCs w:val="18"/>
        </w:rPr>
        <w:t>De door de inschrijver(s) op te geven verrekenprijzen, waarin geen bedragen voor omzetbelasting zijn begrepen, zijn vermeld op de hierbij gaande ondertekende staat (opnemen indien van toepassing).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In geval van een inschrijving door een samenwerkingsverband van ondernemers wijzen de inschrijvers de hierboven onder a. genoemde inschrijver aan als gemachtigde om hen in alle</w:t>
      </w:r>
    </w:p>
    <w:p w:rsidR="00787E22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zaken in het kader van de aanbestedingsprocedure en de uitvoering van de opdracht te vertegenwoordigen.</w:t>
      </w:r>
    </w:p>
    <w:p w:rsidR="0090770D" w:rsidRDefault="0090770D" w:rsidP="00787E22">
      <w:pPr>
        <w:spacing w:line="320" w:lineRule="atLeast"/>
        <w:rPr>
          <w:sz w:val="18"/>
          <w:szCs w:val="18"/>
        </w:rPr>
      </w:pPr>
    </w:p>
    <w:p w:rsidR="0090770D" w:rsidRPr="008E4667" w:rsidRDefault="0090770D" w:rsidP="00787E22">
      <w:p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 xml:space="preserve">Indien de inschrijver(s) </w:t>
      </w:r>
      <w:r w:rsidR="00413ABE" w:rsidRPr="008E4667">
        <w:rPr>
          <w:sz w:val="18"/>
          <w:szCs w:val="18"/>
        </w:rPr>
        <w:t xml:space="preserve">ervoor heeft gekozen om </w:t>
      </w:r>
      <w:r w:rsidRPr="008E4667">
        <w:rPr>
          <w:sz w:val="18"/>
          <w:szCs w:val="18"/>
        </w:rPr>
        <w:t>op meerdere percelen in</w:t>
      </w:r>
      <w:r w:rsidR="00413ABE" w:rsidRPr="008E4667">
        <w:rPr>
          <w:sz w:val="18"/>
          <w:szCs w:val="18"/>
        </w:rPr>
        <w:t xml:space="preserve"> te schrijven</w:t>
      </w:r>
      <w:r w:rsidRPr="008E4667">
        <w:rPr>
          <w:sz w:val="18"/>
          <w:szCs w:val="18"/>
        </w:rPr>
        <w:t xml:space="preserve">, staat het de inschrijver vrij om een voorkeur </w:t>
      </w:r>
      <w:r w:rsidR="008E4126" w:rsidRPr="008E4667">
        <w:rPr>
          <w:sz w:val="18"/>
          <w:szCs w:val="18"/>
        </w:rPr>
        <w:t xml:space="preserve">voor de percelen </w:t>
      </w:r>
      <w:r w:rsidRPr="008E4667">
        <w:rPr>
          <w:sz w:val="18"/>
          <w:szCs w:val="18"/>
        </w:rPr>
        <w:t>aan te geven</w:t>
      </w:r>
      <w:r w:rsidR="008E4126" w:rsidRPr="008E4667">
        <w:rPr>
          <w:sz w:val="18"/>
          <w:szCs w:val="18"/>
        </w:rPr>
        <w:t xml:space="preserve"> in rangorde</w:t>
      </w:r>
      <w:r w:rsidRPr="008E4667">
        <w:rPr>
          <w:sz w:val="18"/>
          <w:szCs w:val="18"/>
        </w:rPr>
        <w:t xml:space="preserve">. De </w:t>
      </w:r>
      <w:r w:rsidR="00413ABE" w:rsidRPr="008E4667">
        <w:rPr>
          <w:sz w:val="18"/>
          <w:szCs w:val="18"/>
        </w:rPr>
        <w:t>rangordelijke voorkeur met betrekking tot de percelen van inschrijver(s) is als volgt</w:t>
      </w:r>
      <w:r w:rsidR="008E4667">
        <w:rPr>
          <w:sz w:val="18"/>
          <w:szCs w:val="18"/>
        </w:rPr>
        <w:t xml:space="preserve"> (vul perceelnummer in)</w:t>
      </w:r>
      <w:r w:rsidR="00413ABE" w:rsidRPr="008E4667">
        <w:rPr>
          <w:sz w:val="18"/>
          <w:szCs w:val="18"/>
        </w:rPr>
        <w:t>:</w:t>
      </w:r>
    </w:p>
    <w:p w:rsidR="00413ABE" w:rsidRPr="008E4667" w:rsidRDefault="00413ABE" w:rsidP="00787E22">
      <w:pPr>
        <w:spacing w:line="320" w:lineRule="atLeast"/>
        <w:rPr>
          <w:sz w:val="18"/>
          <w:szCs w:val="18"/>
        </w:rPr>
      </w:pPr>
    </w:p>
    <w:p w:rsidR="00787E22" w:rsidRPr="008E4667" w:rsidRDefault="00413ABE" w:rsidP="00413ABE">
      <w:pPr>
        <w:pStyle w:val="Lijstalinea"/>
        <w:numPr>
          <w:ilvl w:val="6"/>
          <w:numId w:val="5"/>
        </w:num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>_________________________</w:t>
      </w:r>
    </w:p>
    <w:p w:rsidR="00413ABE" w:rsidRPr="008E4667" w:rsidRDefault="00413ABE" w:rsidP="00413ABE">
      <w:pPr>
        <w:pStyle w:val="Lijstalinea"/>
        <w:numPr>
          <w:ilvl w:val="6"/>
          <w:numId w:val="5"/>
        </w:num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>_________________________</w:t>
      </w:r>
    </w:p>
    <w:p w:rsidR="00413ABE" w:rsidRPr="008E4667" w:rsidRDefault="00413ABE" w:rsidP="00413ABE">
      <w:pPr>
        <w:pStyle w:val="Lijstalinea"/>
        <w:numPr>
          <w:ilvl w:val="6"/>
          <w:numId w:val="5"/>
        </w:num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>_________________________</w:t>
      </w:r>
    </w:p>
    <w:p w:rsidR="00413ABE" w:rsidRPr="008E4667" w:rsidRDefault="00413ABE" w:rsidP="00413ABE">
      <w:pPr>
        <w:pStyle w:val="Lijstalinea"/>
        <w:numPr>
          <w:ilvl w:val="6"/>
          <w:numId w:val="5"/>
        </w:num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>_________________________</w:t>
      </w:r>
    </w:p>
    <w:p w:rsidR="0090770D" w:rsidRPr="008E4667" w:rsidRDefault="00413ABE" w:rsidP="00787E22">
      <w:pPr>
        <w:pStyle w:val="Lijstalinea"/>
        <w:numPr>
          <w:ilvl w:val="6"/>
          <w:numId w:val="5"/>
        </w:num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>_________________________</w:t>
      </w:r>
    </w:p>
    <w:p w:rsidR="0090770D" w:rsidRDefault="0090770D" w:rsidP="00787E22">
      <w:pPr>
        <w:spacing w:line="320" w:lineRule="atLeast"/>
        <w:rPr>
          <w:sz w:val="18"/>
          <w:szCs w:val="18"/>
        </w:rPr>
      </w:pPr>
    </w:p>
    <w:p w:rsidR="006D0B65" w:rsidRDefault="006D0B65">
      <w:pPr>
        <w:spacing w:line="260" w:lineRule="atLeas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8E4667" w:rsidRDefault="008E4667" w:rsidP="00787E22">
      <w:pPr>
        <w:spacing w:line="320" w:lineRule="atLeas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Hoeveel percelen wil de inschrijver maximaal gegund krijgen </w:t>
      </w:r>
      <w:r w:rsidR="00B70450">
        <w:rPr>
          <w:sz w:val="18"/>
          <w:szCs w:val="18"/>
        </w:rPr>
        <w:t xml:space="preserve">indien zij hiervoor als winnaar eindigt </w:t>
      </w:r>
      <w:r>
        <w:rPr>
          <w:sz w:val="18"/>
          <w:szCs w:val="18"/>
        </w:rPr>
        <w:t>(kruis aan):</w:t>
      </w:r>
    </w:p>
    <w:p w:rsidR="008E4667" w:rsidRPr="008E4667" w:rsidRDefault="008E4667" w:rsidP="00787E22">
      <w:p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 xml:space="preserve">O 1 perceel </w:t>
      </w:r>
    </w:p>
    <w:p w:rsidR="008E4667" w:rsidRPr="008E4667" w:rsidRDefault="008E4667" w:rsidP="00787E22">
      <w:p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>O 2 percelen</w:t>
      </w:r>
    </w:p>
    <w:p w:rsidR="008E4667" w:rsidRDefault="008E4667" w:rsidP="00787E22">
      <w:pPr>
        <w:spacing w:line="320" w:lineRule="atLeast"/>
        <w:rPr>
          <w:sz w:val="18"/>
          <w:szCs w:val="18"/>
        </w:rPr>
      </w:pPr>
      <w:r w:rsidRPr="008E4667">
        <w:rPr>
          <w:sz w:val="18"/>
          <w:szCs w:val="18"/>
        </w:rPr>
        <w:t>O mogelijk meer</w:t>
      </w:r>
      <w:r w:rsidR="002B464D">
        <w:rPr>
          <w:sz w:val="18"/>
          <w:szCs w:val="18"/>
        </w:rPr>
        <w:t xml:space="preserve"> dan 2 percelen indien er te wei</w:t>
      </w:r>
      <w:r w:rsidRPr="008E4667">
        <w:rPr>
          <w:sz w:val="18"/>
          <w:szCs w:val="18"/>
        </w:rPr>
        <w:t>nig inschrijver</w:t>
      </w:r>
      <w:r w:rsidR="002B464D">
        <w:rPr>
          <w:sz w:val="18"/>
          <w:szCs w:val="18"/>
        </w:rPr>
        <w:t>s</w:t>
      </w:r>
      <w:r w:rsidRPr="008E4667">
        <w:rPr>
          <w:sz w:val="18"/>
          <w:szCs w:val="18"/>
        </w:rPr>
        <w:t xml:space="preserve"> zijn. </w:t>
      </w:r>
    </w:p>
    <w:p w:rsidR="008E4667" w:rsidRDefault="008E4667" w:rsidP="00787E22">
      <w:pPr>
        <w:spacing w:line="320" w:lineRule="atLeas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8E4667" w:rsidRPr="000E57C7" w:rsidRDefault="008E4667" w:rsidP="00787E22">
      <w:pPr>
        <w:spacing w:line="320" w:lineRule="atLeast"/>
        <w:rPr>
          <w:sz w:val="18"/>
          <w:szCs w:val="18"/>
        </w:rPr>
      </w:pP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De inschrijver(s) verklaart (verklaren) deze inschrijving te doen overeenkomstig de bepalingen van het Aanbestedingsreglement Werken 2016 en met inachtneming van de bepalingen en de</w:t>
      </w:r>
    </w:p>
    <w:p w:rsidR="00787E22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gegevens zoals deze zijn omschreven in de aanbestedingsstukken.</w:t>
      </w:r>
    </w:p>
    <w:p w:rsidR="00243962" w:rsidRDefault="00243962" w:rsidP="00787E22">
      <w:pPr>
        <w:spacing w:line="320" w:lineRule="atLeast"/>
        <w:rPr>
          <w:sz w:val="18"/>
          <w:szCs w:val="18"/>
        </w:rPr>
      </w:pPr>
    </w:p>
    <w:p w:rsidR="00F16B34" w:rsidRDefault="00F16B34" w:rsidP="00F16B34">
      <w:pPr>
        <w:spacing w:line="320" w:lineRule="atLeast"/>
        <w:rPr>
          <w:sz w:val="18"/>
          <w:szCs w:val="18"/>
        </w:rPr>
      </w:pP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Gedaan op ____________________________ (datum), te ___________________________________ (plaats).</w:t>
      </w:r>
    </w:p>
    <w:p w:rsidR="00787E22" w:rsidRDefault="00787E22" w:rsidP="00787E22">
      <w:pPr>
        <w:spacing w:line="320" w:lineRule="atLeast"/>
        <w:rPr>
          <w:sz w:val="18"/>
          <w:szCs w:val="18"/>
        </w:rPr>
      </w:pP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De inschrijver(s)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a. ______________________________ (handtekening) ______________________________ (naam) ______________________________ (functie)</w:t>
      </w:r>
    </w:p>
    <w:p w:rsidR="00787E22" w:rsidRPr="000E57C7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b. ______________________________ (handtekening) ______________________________ (naam) ______________________________ (functie)</w:t>
      </w:r>
    </w:p>
    <w:p w:rsidR="00787E22" w:rsidRPr="007D29DE" w:rsidRDefault="00787E22" w:rsidP="00787E22">
      <w:pPr>
        <w:spacing w:line="320" w:lineRule="atLeast"/>
        <w:rPr>
          <w:sz w:val="18"/>
          <w:szCs w:val="18"/>
        </w:rPr>
      </w:pPr>
      <w:r w:rsidRPr="000E57C7">
        <w:rPr>
          <w:sz w:val="18"/>
          <w:szCs w:val="18"/>
        </w:rPr>
        <w:t>c. ______________________________ (handtekening) ______________________________ (naam) ______________________________ (functie)</w:t>
      </w:r>
    </w:p>
    <w:p w:rsidR="00A95AF1" w:rsidRPr="00A95AF1" w:rsidRDefault="00A95AF1" w:rsidP="00A95AF1"/>
    <w:p w:rsidR="00A63FDC" w:rsidRDefault="00D40262" w:rsidP="005A3085">
      <w:pPr>
        <w:pStyle w:val="Bijlageondertitel"/>
      </w:pPr>
      <w:bookmarkStart w:id="21" w:name="_Toc429565625"/>
      <w:bookmarkStart w:id="22" w:name="_Toc429566240"/>
      <w:bookmarkStart w:id="23" w:name="_Toc457495763"/>
      <w:bookmarkStart w:id="24" w:name="_Toc457495772"/>
      <w:bookmarkStart w:id="25" w:name="_Toc493764411"/>
      <w:bookmarkStart w:id="26" w:name="_Toc494100665"/>
      <w:bookmarkStart w:id="27" w:name="_Toc494100843"/>
      <w:bookmarkStart w:id="28" w:name="_Toc494883033"/>
      <w:bookmarkStart w:id="29" w:name="_Toc504743980"/>
      <w:bookmarkStart w:id="30" w:name="_Toc504743988"/>
      <w:bookmarkStart w:id="31" w:name="_Toc522545161"/>
      <w:bookmarkStart w:id="32" w:name="_Toc12523091"/>
      <w:r>
        <w:lastRenderedPageBreak/>
        <w:t>Staat van verrekenprijzen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E92FE7">
        <w:t xml:space="preserve"> </w:t>
      </w:r>
    </w:p>
    <w:p w:rsidR="00CC7BF8" w:rsidRPr="00CC7BF8" w:rsidRDefault="00CC7BF8" w:rsidP="005070A6">
      <w:pPr>
        <w:spacing w:line="240" w:lineRule="auto"/>
        <w:rPr>
          <w:b/>
          <w:sz w:val="32"/>
        </w:rPr>
      </w:pPr>
      <w:r w:rsidRPr="00CC7BF8">
        <w:rPr>
          <w:b/>
          <w:sz w:val="32"/>
        </w:rPr>
        <w:t>B1 Staat van verrekenprijzen - Beeldkwaliteit</w:t>
      </w:r>
    </w:p>
    <w:p w:rsidR="00CC7BF8" w:rsidRDefault="00CC7BF8" w:rsidP="005070A6">
      <w:pPr>
        <w:spacing w:line="240" w:lineRule="auto"/>
      </w:pPr>
    </w:p>
    <w:p w:rsidR="00244B9F" w:rsidRDefault="00EA7D7E" w:rsidP="005070A6">
      <w:pPr>
        <w:spacing w:line="240" w:lineRule="auto"/>
      </w:pPr>
      <w:r w:rsidRPr="00255D75">
        <w:t>De Opdrachtgever heeft het recht o</w:t>
      </w:r>
      <w:r>
        <w:t xml:space="preserve">m (tijdelijk) </w:t>
      </w:r>
      <w:r w:rsidRPr="00255D75">
        <w:t>de kwaliteit te verhogen</w:t>
      </w:r>
      <w:r>
        <w:t xml:space="preserve"> of </w:t>
      </w:r>
      <w:r w:rsidRPr="00255D75">
        <w:t>te verlagen</w:t>
      </w:r>
      <w:r w:rsidR="000E2EC3">
        <w:t>.</w:t>
      </w:r>
      <w:r w:rsidR="000E2EC3" w:rsidRPr="00255D75">
        <w:t xml:space="preserve"> </w:t>
      </w:r>
      <w:r w:rsidR="000E2EC3">
        <w:t xml:space="preserve">Ten behoeve van de verrekening van wijzigingen </w:t>
      </w:r>
      <w:r w:rsidR="005070A6">
        <w:t xml:space="preserve">dient </w:t>
      </w:r>
      <w:r w:rsidR="000E2EC3">
        <w:t xml:space="preserve">een eenheidsprijs te worden opgegeven die wordt </w:t>
      </w:r>
      <w:r w:rsidR="005070A6">
        <w:t xml:space="preserve">toegepast maal de betreffende hoeveelheid. </w:t>
      </w:r>
      <w:r w:rsidR="00244B9F">
        <w:t xml:space="preserve">Hierbij geldt: </w:t>
      </w:r>
    </w:p>
    <w:p w:rsidR="00244B9F" w:rsidRDefault="00244B9F" w:rsidP="00244B9F">
      <w:pPr>
        <w:pStyle w:val="Lijstalinea"/>
        <w:numPr>
          <w:ilvl w:val="0"/>
          <w:numId w:val="30"/>
        </w:numPr>
        <w:spacing w:line="240" w:lineRule="auto"/>
      </w:pPr>
      <w:r>
        <w:t xml:space="preserve">De eenheidsprijs moet minimaal zijn opgebouwd op basis van de aangegeven beeldkwaliteitsmeetlatten voor het object die van toepassing zijn op deze SLA .  </w:t>
      </w:r>
    </w:p>
    <w:p w:rsidR="009238BD" w:rsidRDefault="00244B9F" w:rsidP="00244B9F">
      <w:pPr>
        <w:pStyle w:val="Lijstalinea"/>
        <w:numPr>
          <w:ilvl w:val="0"/>
          <w:numId w:val="30"/>
        </w:numPr>
        <w:spacing w:line="240" w:lineRule="auto"/>
      </w:pPr>
      <w:r>
        <w:t xml:space="preserve">De prijzen worden geïndexeerd conform de indexatie van de SLA. </w:t>
      </w:r>
    </w:p>
    <w:p w:rsidR="00787E22" w:rsidRDefault="00604800" w:rsidP="00244B9F">
      <w:pPr>
        <w:pStyle w:val="Lijstalinea"/>
        <w:numPr>
          <w:ilvl w:val="0"/>
          <w:numId w:val="30"/>
        </w:numPr>
        <w:spacing w:line="240" w:lineRule="auto"/>
      </w:pPr>
      <w:r>
        <w:t xml:space="preserve">De prijzen zijn inclusief </w:t>
      </w:r>
      <w:r w:rsidR="0019277C">
        <w:t xml:space="preserve">verzamelen, </w:t>
      </w:r>
      <w:r>
        <w:t xml:space="preserve">afvoer </w:t>
      </w:r>
      <w:r w:rsidR="00392A64">
        <w:t xml:space="preserve">en exclusief stortkosten </w:t>
      </w:r>
      <w:r>
        <w:t xml:space="preserve">van </w:t>
      </w:r>
      <w:r w:rsidR="0019277C">
        <w:t xml:space="preserve">vrijkomende materialen </w:t>
      </w:r>
      <w:r w:rsidR="009238BD">
        <w:t>.</w:t>
      </w:r>
      <w:r w:rsidR="005070A6">
        <w:t xml:space="preserve"> </w:t>
      </w:r>
    </w:p>
    <w:p w:rsidR="005070A6" w:rsidRPr="00DA602B" w:rsidRDefault="005070A6" w:rsidP="005070A6">
      <w:pPr>
        <w:spacing w:line="240" w:lineRule="auto"/>
        <w:rPr>
          <w:b/>
          <w:bCs/>
          <w:spacing w:val="10"/>
          <w:kern w:val="40"/>
          <w:sz w:val="32"/>
          <w:szCs w:val="40"/>
        </w:rPr>
      </w:pPr>
    </w:p>
    <w:tbl>
      <w:tblPr>
        <w:tblW w:w="9097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3001"/>
      </w:tblGrid>
      <w:tr w:rsidR="005070A6" w:rsidRPr="008A67A5" w:rsidTr="00604800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0A6" w:rsidRPr="008A67A5" w:rsidRDefault="005070A6" w:rsidP="0052367C"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Staat van verrekenprijzen </w:t>
            </w:r>
            <w:r w:rsidR="00ED70C2">
              <w:rPr>
                <w:b/>
                <w:bCs/>
                <w:color w:val="000000"/>
              </w:rPr>
              <w:t xml:space="preserve">AI </w:t>
            </w:r>
            <w:r w:rsidR="0052367C">
              <w:rPr>
                <w:b/>
                <w:bCs/>
                <w:color w:val="000000"/>
              </w:rPr>
              <w:t>2020-0081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0A6" w:rsidRPr="008A67A5" w:rsidRDefault="005070A6" w:rsidP="000A426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7A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0A6" w:rsidRPr="008A67A5" w:rsidRDefault="005070A6" w:rsidP="000A426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7A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070A6" w:rsidRPr="008A67A5" w:rsidTr="00604800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070A6" w:rsidRPr="008A67A5" w:rsidRDefault="005070A6" w:rsidP="005070A6">
            <w:pPr>
              <w:spacing w:line="240" w:lineRule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Type </w:t>
            </w: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070A6" w:rsidRPr="008A67A5" w:rsidRDefault="005070A6" w:rsidP="000A4268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i/>
                <w:iCs/>
                <w:color w:val="000000"/>
                <w:sz w:val="18"/>
                <w:szCs w:val="18"/>
              </w:rPr>
              <w:t>eenheid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070A6" w:rsidRPr="008A67A5" w:rsidRDefault="005070A6" w:rsidP="000A4268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i/>
                <w:iCs/>
                <w:color w:val="000000"/>
                <w:sz w:val="18"/>
                <w:szCs w:val="18"/>
              </w:rPr>
              <w:t>eenheidsprijs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 xml:space="preserve">beeldkwaliteitsniveau A 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C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7277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A</w:t>
            </w:r>
            <w:r w:rsidR="00037277">
              <w:rPr>
                <w:sz w:val="18"/>
                <w:szCs w:val="18"/>
              </w:rPr>
              <w:t xml:space="preserve"> </w:t>
            </w:r>
          </w:p>
          <w:p w:rsidR="00EA3821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037277"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375442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442" w:rsidRDefault="00375442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 w:rsidR="00EA3821">
              <w:rPr>
                <w:sz w:val="18"/>
                <w:szCs w:val="18"/>
              </w:rPr>
              <w:t>beeldkwaliteitsniveau C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42" w:rsidRPr="008A67A5" w:rsidRDefault="00375442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C842C8" w:rsidRDefault="00375442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A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B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C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A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B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375442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442" w:rsidRDefault="00375442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 w:rsidR="00EA3821">
              <w:rPr>
                <w:sz w:val="18"/>
                <w:szCs w:val="18"/>
              </w:rPr>
              <w:t>- beeldkwaliteitsniveau C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42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C842C8" w:rsidRDefault="00375442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A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C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A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375442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442" w:rsidRDefault="00375442" w:rsidP="009233A6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lastRenderedPageBreak/>
              <w:t>VERHARDING – zwerfvuil fijn</w:t>
            </w:r>
            <w:r w:rsidR="00EA3821" w:rsidRPr="00375442">
              <w:rPr>
                <w:sz w:val="18"/>
                <w:szCs w:val="18"/>
              </w:rPr>
              <w:t xml:space="preserve">- </w:t>
            </w:r>
            <w:r w:rsidR="00EA3821">
              <w:rPr>
                <w:sz w:val="18"/>
                <w:szCs w:val="18"/>
              </w:rPr>
              <w:t>beeldkwaliteitsniveau C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0F4B04" w:rsidRPr="008A67A5" w:rsidRDefault="000F4B04" w:rsidP="009233A6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42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C842C8" w:rsidRDefault="00375442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A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B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C</w:t>
            </w:r>
          </w:p>
          <w:p w:rsidR="000F4B04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A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B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375442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442" w:rsidRDefault="00375442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VERHARDING – zwerfvuil grof</w:t>
            </w:r>
            <w:r w:rsidR="00EA3821" w:rsidRPr="00375442">
              <w:rPr>
                <w:sz w:val="18"/>
                <w:szCs w:val="18"/>
              </w:rPr>
              <w:t xml:space="preserve">- </w:t>
            </w:r>
            <w:r w:rsidR="00EA3821">
              <w:rPr>
                <w:sz w:val="18"/>
                <w:szCs w:val="18"/>
              </w:rPr>
              <w:t>beeldkwaliteitsniveau C</w:t>
            </w:r>
          </w:p>
          <w:p w:rsidR="000F4B04" w:rsidRPr="008A67A5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42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C842C8" w:rsidRDefault="00375442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A</w:t>
            </w:r>
          </w:p>
          <w:p w:rsidR="000F4B04" w:rsidRPr="00375442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B</w:t>
            </w:r>
          </w:p>
          <w:p w:rsidR="000F4B04" w:rsidRPr="00375442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F4B04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4B04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C</w:t>
            </w:r>
          </w:p>
          <w:p w:rsidR="000F4B04" w:rsidRPr="00375442" w:rsidRDefault="000F4B04" w:rsidP="000F4B04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B04" w:rsidRPr="008A67A5" w:rsidRDefault="000F4B04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B04" w:rsidRPr="00C842C8" w:rsidRDefault="000F4B04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A</w:t>
            </w:r>
          </w:p>
          <w:p w:rsidR="000F4B04" w:rsidRPr="00375442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EA3821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3821" w:rsidRDefault="00EA3821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B</w:t>
            </w:r>
          </w:p>
          <w:p w:rsidR="000F4B04" w:rsidRPr="00375442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21" w:rsidRPr="008A67A5" w:rsidRDefault="00EA3821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821" w:rsidRPr="00C842C8" w:rsidRDefault="00EA3821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375442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5442" w:rsidRDefault="00375442" w:rsidP="00485B73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MEUBLAIR- afvalbakken- vulgraad</w:t>
            </w:r>
            <w:r w:rsidR="00EA3821" w:rsidRPr="00375442">
              <w:rPr>
                <w:sz w:val="18"/>
                <w:szCs w:val="18"/>
              </w:rPr>
              <w:t xml:space="preserve">- </w:t>
            </w:r>
            <w:r w:rsidR="00EA3821">
              <w:rPr>
                <w:sz w:val="18"/>
                <w:szCs w:val="18"/>
              </w:rPr>
              <w:t>beeldkwaliteitsniveau C</w:t>
            </w:r>
          </w:p>
          <w:p w:rsidR="000F4B04" w:rsidRPr="00375442" w:rsidRDefault="000F4B04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442" w:rsidRPr="008A67A5" w:rsidRDefault="00EA3821" w:rsidP="00EA3821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</w:t>
            </w:r>
            <w:r w:rsidR="00375442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C842C8" w:rsidRDefault="00375442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392A64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A64" w:rsidRDefault="006545D6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BELADER</w:t>
            </w:r>
            <w:r w:rsidR="004F17F7">
              <w:rPr>
                <w:sz w:val="18"/>
                <w:szCs w:val="18"/>
              </w:rPr>
              <w:t xml:space="preserve"> dag (06.00 – 18.00 uur)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A64" w:rsidRDefault="0009274B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uren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A64" w:rsidRPr="00C842C8" w:rsidRDefault="0018617B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F17F7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7F7" w:rsidRDefault="006545D6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BELADER</w:t>
            </w:r>
            <w:r w:rsidR="004F17F7">
              <w:rPr>
                <w:sz w:val="18"/>
                <w:szCs w:val="18"/>
              </w:rPr>
              <w:t xml:space="preserve"> nacht (18.00 – 06.00 uur)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7F7" w:rsidRDefault="0009274B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uren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7F7" w:rsidRPr="00C842C8" w:rsidRDefault="0018617B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F17F7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7F7" w:rsidRDefault="00A46E86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VUILNISWAGEN chauffeur</w:t>
            </w:r>
            <w:r w:rsidR="004F17F7">
              <w:rPr>
                <w:sz w:val="18"/>
                <w:szCs w:val="18"/>
              </w:rPr>
              <w:t xml:space="preserve"> dag (06.00 – 18.00 uur)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7F7" w:rsidRDefault="0009274B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uren 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7F7" w:rsidRPr="00C842C8" w:rsidRDefault="0018617B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F17F7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17F7" w:rsidRDefault="00A46E86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VUILNISWAGEN</w:t>
            </w:r>
            <w:r w:rsidR="004F17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chauffeur </w:t>
            </w:r>
            <w:r w:rsidR="004F17F7">
              <w:rPr>
                <w:sz w:val="18"/>
                <w:szCs w:val="18"/>
              </w:rPr>
              <w:t>nacht (18.00 – 06.00 uur)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7F7" w:rsidRDefault="0009274B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uren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17F7" w:rsidRPr="00C842C8" w:rsidRDefault="0018617B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37277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277" w:rsidRPr="008A67A5" w:rsidRDefault="00037277" w:rsidP="000F4B04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…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8A67A5" w:rsidRDefault="00037277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C842C8" w:rsidRDefault="00037277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37277" w:rsidRPr="008A67A5" w:rsidTr="000F4B04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277" w:rsidRPr="008A67A5" w:rsidRDefault="00037277" w:rsidP="0003727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240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8A67A5" w:rsidRDefault="00037277" w:rsidP="000F4B04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C842C8" w:rsidRDefault="00037277" w:rsidP="000F4B04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37277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…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8A67A5" w:rsidRDefault="00037277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C842C8" w:rsidRDefault="00037277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37277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277" w:rsidRPr="008A67A5" w:rsidRDefault="000F4B04" w:rsidP="000F4B04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SCHIKHEK zelfstandig staand en </w:t>
            </w:r>
            <w:proofErr w:type="spellStart"/>
            <w:r>
              <w:rPr>
                <w:sz w:val="18"/>
                <w:szCs w:val="18"/>
              </w:rPr>
              <w:t>inhaakbaar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8A67A5" w:rsidRDefault="00037277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C842C8" w:rsidRDefault="00037277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037277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8A67A5" w:rsidRDefault="00037277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7277" w:rsidRPr="00C842C8" w:rsidRDefault="00037277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375442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442" w:rsidRPr="008A67A5" w:rsidRDefault="00375442" w:rsidP="00485B73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8A67A5" w:rsidRDefault="00375442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C842C8" w:rsidRDefault="00375442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485B73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B73" w:rsidRDefault="00485B73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Arenagebied-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A</w:t>
            </w:r>
          </w:p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85B73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B73" w:rsidRDefault="00485B73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Arenagebied-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 beeldkwaliteitsniveau B</w:t>
            </w:r>
          </w:p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375442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5442" w:rsidRDefault="00485B73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Arenagebied-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 beeldkwaliteitsniveau C</w:t>
            </w:r>
          </w:p>
          <w:p w:rsidR="00037277" w:rsidRPr="008A67A5" w:rsidRDefault="00037277" w:rsidP="0003727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5442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85B73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B73" w:rsidRDefault="00485B73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Koningsdag-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A</w:t>
            </w:r>
          </w:p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85B73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B73" w:rsidRDefault="00485B73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Koningsdag-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B</w:t>
            </w:r>
          </w:p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85B73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B73" w:rsidRDefault="00485B73" w:rsidP="00485B73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Koningsdag-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C</w:t>
            </w:r>
          </w:p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85B73" w:rsidRPr="008A67A5" w:rsidTr="00485B73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B73" w:rsidRDefault="00485B73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Pride</w:t>
            </w:r>
            <w:proofErr w:type="spellEnd"/>
            <w:r>
              <w:rPr>
                <w:sz w:val="18"/>
                <w:szCs w:val="18"/>
              </w:rPr>
              <w:t xml:space="preserve">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A</w:t>
            </w:r>
          </w:p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85B73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B73" w:rsidRDefault="00485B73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Pride</w:t>
            </w:r>
            <w:proofErr w:type="spellEnd"/>
            <w:r>
              <w:rPr>
                <w:sz w:val="18"/>
                <w:szCs w:val="18"/>
              </w:rPr>
              <w:t xml:space="preserve">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B</w:t>
            </w:r>
          </w:p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85B73" w:rsidRPr="008A67A5" w:rsidTr="00EA3821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5B73" w:rsidRDefault="00485B73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Pride</w:t>
            </w:r>
            <w:proofErr w:type="spellEnd"/>
            <w:r>
              <w:rPr>
                <w:sz w:val="18"/>
                <w:szCs w:val="18"/>
              </w:rPr>
              <w:t xml:space="preserve">- conform </w:t>
            </w:r>
            <w:proofErr w:type="spellStart"/>
            <w:r>
              <w:rPr>
                <w:sz w:val="18"/>
                <w:szCs w:val="18"/>
              </w:rPr>
              <w:t>PvE</w:t>
            </w:r>
            <w:proofErr w:type="spellEnd"/>
            <w:r>
              <w:rPr>
                <w:sz w:val="18"/>
                <w:szCs w:val="18"/>
              </w:rPr>
              <w:t xml:space="preserve"> / Areaal-beeldkwaliteitsniveau C</w:t>
            </w:r>
          </w:p>
          <w:p w:rsidR="00037277" w:rsidRPr="008A67A5" w:rsidRDefault="00037277" w:rsidP="00485B73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8A67A5" w:rsidRDefault="00485B73" w:rsidP="00485B73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evenement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B73" w:rsidRPr="00C842C8" w:rsidRDefault="00485B73" w:rsidP="00485B73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</w:tbl>
    <w:p w:rsidR="00787E22" w:rsidRDefault="00787E22" w:rsidP="00787E22"/>
    <w:tbl>
      <w:tblPr>
        <w:tblW w:w="5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0"/>
        <w:gridCol w:w="2790"/>
      </w:tblGrid>
      <w:tr w:rsidR="00787E22" w:rsidRPr="006C4206" w:rsidTr="000A4268">
        <w:trPr>
          <w:trHeight w:val="30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8BD" w:rsidRPr="006C4206" w:rsidRDefault="009238BD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9238BD" w:rsidRPr="006C4206" w:rsidRDefault="009238BD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9238BD" w:rsidRPr="006C4206" w:rsidRDefault="009238BD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787E22" w:rsidRPr="006C4206" w:rsidRDefault="00787E22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>Gedaan te __________________________ (Plaats)</w:t>
            </w:r>
          </w:p>
        </w:tc>
      </w:tr>
      <w:tr w:rsidR="00787E22" w:rsidRPr="006C4206" w:rsidTr="000A4268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E22" w:rsidRPr="006C4206" w:rsidRDefault="00787E22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E22" w:rsidRPr="006C4206" w:rsidRDefault="00787E22" w:rsidP="000A426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7E22" w:rsidRPr="006C4206" w:rsidTr="000A4268">
        <w:trPr>
          <w:trHeight w:val="30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E22" w:rsidRPr="006C4206" w:rsidRDefault="00787E22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787E22" w:rsidRPr="006C4206" w:rsidRDefault="00787E22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>De _________________________________ (datum)</w:t>
            </w:r>
          </w:p>
        </w:tc>
      </w:tr>
      <w:tr w:rsidR="00787E22" w:rsidRPr="006C4206" w:rsidTr="000A4268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E22" w:rsidRPr="006C4206" w:rsidRDefault="00787E22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7E22" w:rsidRPr="006C4206" w:rsidRDefault="00787E22" w:rsidP="000A4268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7E22" w:rsidRPr="006C4206" w:rsidTr="0026678D">
        <w:trPr>
          <w:trHeight w:val="181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E22" w:rsidRPr="006C4206" w:rsidRDefault="00787E22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787E22" w:rsidRPr="006C4206" w:rsidRDefault="00787E22" w:rsidP="000A4268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 xml:space="preserve">De inschrijver(s), </w:t>
            </w:r>
            <w:r w:rsidRPr="006C4206">
              <w:rPr>
                <w:color w:val="000000"/>
                <w:sz w:val="18"/>
                <w:szCs w:val="18"/>
              </w:rPr>
              <w:t>(Naam inschrijver(s), naam en handtekening):</w:t>
            </w:r>
          </w:p>
        </w:tc>
      </w:tr>
    </w:tbl>
    <w:p w:rsidR="00787E22" w:rsidRDefault="00787E22" w:rsidP="00A63FDC"/>
    <w:p w:rsidR="00E92FE7" w:rsidRDefault="00E92FE7">
      <w:pPr>
        <w:spacing w:line="260" w:lineRule="atLeast"/>
      </w:pPr>
      <w:r>
        <w:br w:type="page"/>
      </w:r>
    </w:p>
    <w:p w:rsidR="00CC7BF8" w:rsidRDefault="00FA46EF" w:rsidP="00CC7BF8">
      <w:pPr>
        <w:spacing w:line="240" w:lineRule="auto"/>
        <w:rPr>
          <w:b/>
          <w:sz w:val="32"/>
        </w:rPr>
      </w:pPr>
      <w:r>
        <w:rPr>
          <w:b/>
          <w:sz w:val="32"/>
        </w:rPr>
        <w:lastRenderedPageBreak/>
        <w:t>B2</w:t>
      </w:r>
      <w:r w:rsidR="00CC7BF8" w:rsidRPr="00CC7BF8">
        <w:rPr>
          <w:b/>
          <w:sz w:val="32"/>
        </w:rPr>
        <w:t xml:space="preserve"> Staat van verrekenprijzen </w:t>
      </w:r>
      <w:r w:rsidR="00CC7BF8">
        <w:rPr>
          <w:b/>
          <w:sz w:val="32"/>
        </w:rPr>
        <w:t>–</w:t>
      </w:r>
      <w:r w:rsidR="00CC7BF8" w:rsidRPr="00CC7BF8">
        <w:rPr>
          <w:b/>
          <w:sz w:val="32"/>
        </w:rPr>
        <w:t xml:space="preserve"> </w:t>
      </w:r>
      <w:r w:rsidR="00CC7BF8">
        <w:rPr>
          <w:b/>
          <w:sz w:val="32"/>
        </w:rPr>
        <w:t>Areaal</w:t>
      </w:r>
    </w:p>
    <w:p w:rsidR="00CC7BF8" w:rsidRPr="00CC7BF8" w:rsidRDefault="00CC7BF8" w:rsidP="00CC7BF8">
      <w:pPr>
        <w:spacing w:line="240" w:lineRule="auto"/>
        <w:rPr>
          <w:b/>
          <w:sz w:val="32"/>
        </w:rPr>
      </w:pPr>
    </w:p>
    <w:p w:rsidR="00494D50" w:rsidRDefault="00494D50" w:rsidP="00494D50">
      <w:pPr>
        <w:spacing w:line="240" w:lineRule="auto"/>
      </w:pPr>
      <w:r w:rsidRPr="00255D75">
        <w:t>De Opdrachtgever heeft het recht o</w:t>
      </w:r>
      <w:r>
        <w:t>m (tijdelijk) de arealen te vergroten of te verkleinen en arealen toe te voegen of te verwijderen.</w:t>
      </w:r>
      <w:r w:rsidRPr="00255D75">
        <w:t xml:space="preserve"> </w:t>
      </w:r>
      <w:r>
        <w:t xml:space="preserve">Ten behoeve van de verrekening van wijzigingen dient een eenheidsprijs te worden opgegeven die wordt toegepast maal de betreffende hoeveelheid. Hierbij geldt: </w:t>
      </w:r>
    </w:p>
    <w:p w:rsidR="00494D50" w:rsidRDefault="00494D50" w:rsidP="00494D50">
      <w:pPr>
        <w:pStyle w:val="Lijstalinea"/>
        <w:numPr>
          <w:ilvl w:val="0"/>
          <w:numId w:val="30"/>
        </w:numPr>
        <w:spacing w:line="240" w:lineRule="auto"/>
      </w:pPr>
      <w:r>
        <w:t xml:space="preserve">De eenheidsprijs moet minimaal zijn opgebouwd op basis van de aangegeven beeldkwaliteitsmeetlatten voor het object die van toepassing zijn op deze SLA .  </w:t>
      </w:r>
    </w:p>
    <w:p w:rsidR="00494D50" w:rsidRDefault="00494D50" w:rsidP="00494D50">
      <w:pPr>
        <w:pStyle w:val="Lijstalinea"/>
        <w:numPr>
          <w:ilvl w:val="0"/>
          <w:numId w:val="30"/>
        </w:numPr>
        <w:spacing w:line="240" w:lineRule="auto"/>
      </w:pPr>
      <w:r>
        <w:t xml:space="preserve">De prijzen worden geïndexeerd conform de indexatie van de SLA. </w:t>
      </w:r>
    </w:p>
    <w:p w:rsidR="00494D50" w:rsidRDefault="00494D50" w:rsidP="00494D50">
      <w:pPr>
        <w:pStyle w:val="Lijstalinea"/>
        <w:numPr>
          <w:ilvl w:val="0"/>
          <w:numId w:val="30"/>
        </w:numPr>
        <w:spacing w:line="240" w:lineRule="auto"/>
      </w:pPr>
      <w:r>
        <w:t xml:space="preserve">De prijzen zijn inclusief verzamelen, afvoer en exclusief stortkosten van vrijkomende materialen . </w:t>
      </w:r>
    </w:p>
    <w:p w:rsidR="00494D50" w:rsidRPr="00DA602B" w:rsidRDefault="00494D50" w:rsidP="00494D50">
      <w:pPr>
        <w:spacing w:line="240" w:lineRule="auto"/>
        <w:rPr>
          <w:b/>
          <w:bCs/>
          <w:spacing w:val="10"/>
          <w:kern w:val="40"/>
          <w:sz w:val="32"/>
          <w:szCs w:val="40"/>
        </w:rPr>
      </w:pPr>
    </w:p>
    <w:tbl>
      <w:tblPr>
        <w:tblW w:w="9097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3001"/>
      </w:tblGrid>
      <w:tr w:rsidR="00494D50" w:rsidRPr="008A67A5" w:rsidTr="00FB1637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Staat van verrekenprijzen AI 2020-0081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7A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67A5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Type </w:t>
            </w: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>object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i/>
                <w:iCs/>
                <w:color w:val="000000"/>
                <w:sz w:val="18"/>
                <w:szCs w:val="18"/>
              </w:rPr>
              <w:t>eenheid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8A67A5">
              <w:rPr>
                <w:i/>
                <w:iCs/>
                <w:color w:val="000000"/>
                <w:sz w:val="18"/>
                <w:szCs w:val="18"/>
              </w:rPr>
              <w:t>eenheidsprijs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 xml:space="preserve">beeldkwaliteitsniveau A 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C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 xml:space="preserve">beeldkwaliteitsniveau A 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GROEN – zwerfvuil fijn- </w:t>
            </w:r>
            <w:r>
              <w:rPr>
                <w:sz w:val="18"/>
                <w:szCs w:val="18"/>
              </w:rPr>
              <w:t>beeldkwaliteitsniveau C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A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B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C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A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B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>GROEN – zwerfvuil grof</w:t>
            </w:r>
            <w:r>
              <w:rPr>
                <w:sz w:val="18"/>
                <w:szCs w:val="18"/>
              </w:rPr>
              <w:t>- beeldkwaliteitsniveau C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A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C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A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B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fijn- </w:t>
            </w:r>
            <w:r>
              <w:rPr>
                <w:sz w:val="18"/>
                <w:szCs w:val="18"/>
              </w:rPr>
              <w:t>beeldkwaliteitsniveau C</w:t>
            </w:r>
            <w:r w:rsidRPr="00375442">
              <w:rPr>
                <w:sz w:val="18"/>
                <w:szCs w:val="18"/>
              </w:rPr>
              <w:t xml:space="preserve"> 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A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B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C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A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B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VERHARDING – zwerfvuil grof- </w:t>
            </w:r>
            <w:r>
              <w:rPr>
                <w:sz w:val="18"/>
                <w:szCs w:val="18"/>
              </w:rPr>
              <w:t>beeldkwaliteitsniveau C</w:t>
            </w:r>
          </w:p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A</w:t>
            </w:r>
          </w:p>
          <w:p w:rsidR="00494D50" w:rsidRPr="00375442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B</w:t>
            </w:r>
          </w:p>
          <w:p w:rsidR="00494D50" w:rsidRPr="00375442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C</w:t>
            </w:r>
          </w:p>
          <w:p w:rsidR="00494D50" w:rsidRPr="00375442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incl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A</w:t>
            </w:r>
          </w:p>
          <w:p w:rsidR="00494D50" w:rsidRPr="00375442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B</w:t>
            </w:r>
          </w:p>
          <w:p w:rsidR="00494D50" w:rsidRPr="00375442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4D50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 w:rsidRPr="00375442">
              <w:rPr>
                <w:sz w:val="18"/>
                <w:szCs w:val="18"/>
              </w:rPr>
              <w:t xml:space="preserve">MEUBLAIR- afvalbakken- vulgraad- </w:t>
            </w:r>
            <w:r>
              <w:rPr>
                <w:sz w:val="18"/>
                <w:szCs w:val="18"/>
              </w:rPr>
              <w:t>beeldkwaliteitsniveau C</w:t>
            </w:r>
          </w:p>
          <w:p w:rsidR="00494D50" w:rsidRPr="00375442" w:rsidRDefault="00494D50" w:rsidP="00FB1637">
            <w:pPr>
              <w:spacing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excl</w:t>
            </w:r>
            <w:proofErr w:type="spellEnd"/>
            <w:r>
              <w:rPr>
                <w:sz w:val="18"/>
                <w:szCs w:val="18"/>
              </w:rPr>
              <w:t xml:space="preserve"> stortkosten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…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240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  <w:tr w:rsidR="00494D50" w:rsidRPr="008A67A5" w:rsidTr="00FB1637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4D50" w:rsidRPr="008A67A5" w:rsidRDefault="00494D50" w:rsidP="00FB1637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AFVALCONTAINER … liter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8A67A5" w:rsidRDefault="00494D50" w:rsidP="00FB1637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st/dag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4D50" w:rsidRPr="00C842C8" w:rsidRDefault="00494D50" w:rsidP="00FB1637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RPr="00C842C8">
              <w:rPr>
                <w:sz w:val="18"/>
                <w:szCs w:val="18"/>
                <w:highlight w:val="yellow"/>
              </w:rPr>
              <w:t>€ …………..</w:t>
            </w:r>
          </w:p>
        </w:tc>
      </w:tr>
    </w:tbl>
    <w:p w:rsidR="00494D50" w:rsidRDefault="00494D50" w:rsidP="00494D50"/>
    <w:tbl>
      <w:tblPr>
        <w:tblW w:w="5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0"/>
        <w:gridCol w:w="2790"/>
      </w:tblGrid>
      <w:tr w:rsidR="00494D50" w:rsidRPr="006C4206" w:rsidTr="00FB1637">
        <w:trPr>
          <w:trHeight w:val="30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>Gedaan te __________________________ (Plaats)</w:t>
            </w:r>
          </w:p>
        </w:tc>
      </w:tr>
      <w:tr w:rsidR="00494D50" w:rsidRPr="006C4206" w:rsidTr="00FB1637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D50" w:rsidRPr="006C4206" w:rsidRDefault="00494D50" w:rsidP="00FB1637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94D50" w:rsidRPr="006C4206" w:rsidTr="00FB1637">
        <w:trPr>
          <w:trHeight w:val="30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>De _________________________________ (datum)</w:t>
            </w:r>
          </w:p>
        </w:tc>
      </w:tr>
      <w:tr w:rsidR="00494D50" w:rsidRPr="006C4206" w:rsidTr="00FB1637">
        <w:trPr>
          <w:trHeight w:val="3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D50" w:rsidRPr="006C4206" w:rsidRDefault="00494D50" w:rsidP="00FB1637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94D50" w:rsidRPr="006C4206" w:rsidTr="00FB1637">
        <w:trPr>
          <w:trHeight w:val="181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  <w:p w:rsidR="00494D50" w:rsidRPr="006C4206" w:rsidRDefault="00494D50" w:rsidP="00FB1637">
            <w:pPr>
              <w:spacing w:line="240" w:lineRule="auto"/>
              <w:rPr>
                <w:color w:val="000000"/>
                <w:sz w:val="22"/>
                <w:szCs w:val="22"/>
              </w:rPr>
            </w:pPr>
            <w:r w:rsidRPr="006C4206">
              <w:rPr>
                <w:color w:val="000000"/>
                <w:sz w:val="22"/>
                <w:szCs w:val="22"/>
              </w:rPr>
              <w:t xml:space="preserve">De inschrijver(s), </w:t>
            </w:r>
            <w:r w:rsidRPr="006C4206">
              <w:rPr>
                <w:color w:val="000000"/>
                <w:sz w:val="18"/>
                <w:szCs w:val="18"/>
              </w:rPr>
              <w:t>(Naam inschrijver(s), naam en handtekening):</w:t>
            </w:r>
          </w:p>
        </w:tc>
      </w:tr>
    </w:tbl>
    <w:p w:rsidR="00494D50" w:rsidRDefault="00494D50" w:rsidP="00494D50"/>
    <w:p w:rsidR="00E92FE7" w:rsidRPr="00A63FDC" w:rsidRDefault="00E92FE7" w:rsidP="00A63FDC"/>
    <w:p w:rsidR="005A3085" w:rsidRDefault="003A58ED" w:rsidP="005A3085">
      <w:pPr>
        <w:pStyle w:val="Bijlageondertitel"/>
      </w:pPr>
      <w:bookmarkStart w:id="33" w:name="_Toc457495764"/>
      <w:bookmarkStart w:id="34" w:name="_Toc457495773"/>
      <w:bookmarkStart w:id="35" w:name="_Toc493764412"/>
      <w:bookmarkStart w:id="36" w:name="_Toc494100666"/>
      <w:bookmarkStart w:id="37" w:name="_Toc494100844"/>
      <w:bookmarkStart w:id="38" w:name="_Toc494883034"/>
      <w:bookmarkStart w:id="39" w:name="_Toc504743981"/>
      <w:bookmarkStart w:id="40" w:name="_Toc504743989"/>
      <w:bookmarkStart w:id="41" w:name="_Toc522545162"/>
      <w:bookmarkStart w:id="42" w:name="_Toc12523092"/>
      <w:bookmarkEnd w:id="19"/>
      <w:bookmarkEnd w:id="20"/>
      <w:r>
        <w:lastRenderedPageBreak/>
        <w:t xml:space="preserve">Uniform </w:t>
      </w:r>
      <w:r w:rsidR="00AE6374">
        <w:t>Europees A</w:t>
      </w:r>
      <w:r>
        <w:t>anbestedingsdocument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230A54" w:rsidRPr="00C842C8" w:rsidRDefault="00C842C8" w:rsidP="002E07B9">
      <w:r w:rsidRPr="00C842C8">
        <w:t>Deze is als Losse bijlage toegevoegd</w:t>
      </w:r>
    </w:p>
    <w:p w:rsidR="00230A54" w:rsidRDefault="00230A54">
      <w:pPr>
        <w:spacing w:line="260" w:lineRule="atLeast"/>
      </w:pPr>
      <w:r>
        <w:br w:type="page"/>
      </w:r>
    </w:p>
    <w:p w:rsidR="00230A54" w:rsidRDefault="00230A54" w:rsidP="00230A54">
      <w:pPr>
        <w:pStyle w:val="Bijlageondertitel"/>
      </w:pPr>
      <w:bookmarkStart w:id="43" w:name="_Toc493860217"/>
      <w:bookmarkStart w:id="44" w:name="_Toc494100667"/>
      <w:bookmarkStart w:id="45" w:name="_Toc494100845"/>
      <w:bookmarkStart w:id="46" w:name="_Toc494883035"/>
      <w:bookmarkStart w:id="47" w:name="_Toc504743982"/>
      <w:bookmarkStart w:id="48" w:name="_Toc504743990"/>
      <w:bookmarkStart w:id="49" w:name="_Toc522545163"/>
      <w:bookmarkStart w:id="50" w:name="_Toc12523093"/>
      <w:r>
        <w:lastRenderedPageBreak/>
        <w:t>Verklaring bestuurder omtrent rechtmatigheid inschrijving (Model K)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>
        <w:t xml:space="preserve"> </w:t>
      </w:r>
    </w:p>
    <w:p w:rsidR="00C842C8" w:rsidRDefault="00C842C8" w:rsidP="00C842C8">
      <w:r>
        <w:t>ten behoeve van</w:t>
      </w:r>
    </w:p>
    <w:p w:rsidR="00C842C8" w:rsidRDefault="00C842C8" w:rsidP="00C842C8"/>
    <w:p w:rsidR="00C842C8" w:rsidRPr="00655558" w:rsidRDefault="009233A6" w:rsidP="00C842C8">
      <w:r>
        <w:rPr>
          <w:b/>
          <w:bCs/>
          <w:sz w:val="24"/>
          <w:szCs w:val="24"/>
        </w:rPr>
        <w:t xml:space="preserve">AI </w:t>
      </w:r>
      <w:r w:rsidR="00682B69">
        <w:rPr>
          <w:b/>
          <w:bCs/>
          <w:sz w:val="24"/>
          <w:szCs w:val="24"/>
        </w:rPr>
        <w:t>2020-0081</w:t>
      </w:r>
      <w:r w:rsidR="00C842C8">
        <w:rPr>
          <w:b/>
          <w:bCs/>
          <w:sz w:val="24"/>
          <w:szCs w:val="24"/>
        </w:rPr>
        <w:t xml:space="preserve"> </w:t>
      </w:r>
      <w:r w:rsidR="00ED70C2">
        <w:rPr>
          <w:b/>
          <w:bCs/>
          <w:sz w:val="24"/>
          <w:szCs w:val="24"/>
        </w:rPr>
        <w:t xml:space="preserve">SLA </w:t>
      </w:r>
      <w:r w:rsidR="00E725A5">
        <w:rPr>
          <w:b/>
          <w:bCs/>
          <w:sz w:val="24"/>
          <w:szCs w:val="24"/>
        </w:rPr>
        <w:t xml:space="preserve">Reinigen Evenementen </w:t>
      </w:r>
      <w:r w:rsidR="00C842C8" w:rsidRPr="00655558">
        <w:rPr>
          <w:b/>
          <w:bCs/>
          <w:sz w:val="24"/>
          <w:szCs w:val="24"/>
        </w:rPr>
        <w:br/>
      </w:r>
    </w:p>
    <w:p w:rsidR="00C842C8" w:rsidRPr="00655558" w:rsidRDefault="00C842C8" w:rsidP="00C842C8"/>
    <w:p w:rsidR="00C842C8" w:rsidRPr="00655558" w:rsidRDefault="00C842C8" w:rsidP="00C842C8"/>
    <w:p w:rsidR="00C842C8" w:rsidRPr="00655558" w:rsidRDefault="00C842C8" w:rsidP="00C842C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C842C8" w:rsidRPr="00655558" w:rsidRDefault="00C842C8" w:rsidP="00C842C8"/>
    <w:p w:rsidR="00C842C8" w:rsidRPr="00655558" w:rsidRDefault="00C842C8" w:rsidP="00C842C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C842C8" w:rsidRPr="00655558" w:rsidRDefault="00C842C8" w:rsidP="00C842C8"/>
    <w:p w:rsidR="00C842C8" w:rsidRPr="00655558" w:rsidRDefault="00C842C8" w:rsidP="00C842C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C842C8" w:rsidRPr="00655558" w:rsidRDefault="00C842C8" w:rsidP="00C842C8"/>
    <w:p w:rsidR="00C842C8" w:rsidRPr="00655558" w:rsidRDefault="00C842C8" w:rsidP="00C842C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C842C8" w:rsidRPr="00655558" w:rsidRDefault="00C842C8" w:rsidP="00C842C8"/>
    <w:p w:rsidR="00C842C8" w:rsidRPr="00655558" w:rsidRDefault="00C842C8" w:rsidP="00C842C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C842C8" w:rsidRPr="00655558" w:rsidRDefault="00C842C8" w:rsidP="00C842C8">
      <w:r w:rsidRPr="00655558">
        <w:t xml:space="preserve">ter zake van deze inschrijving rechtsgeldig vertegenwoordigt. </w:t>
      </w:r>
    </w:p>
    <w:p w:rsidR="00C842C8" w:rsidRPr="00655558" w:rsidRDefault="00C842C8" w:rsidP="00C842C8"/>
    <w:p w:rsidR="00C842C8" w:rsidRPr="00655558" w:rsidRDefault="00C842C8" w:rsidP="00C842C8"/>
    <w:p w:rsidR="00C842C8" w:rsidRPr="00655558" w:rsidRDefault="00C842C8" w:rsidP="00C842C8"/>
    <w:p w:rsidR="00C842C8" w:rsidRPr="00655558" w:rsidRDefault="00C842C8" w:rsidP="00C842C8"/>
    <w:p w:rsidR="00C842C8" w:rsidRPr="00655558" w:rsidRDefault="00C842C8" w:rsidP="00C842C8">
      <w:r w:rsidRPr="00655558">
        <w:t>Handtekening:</w:t>
      </w:r>
    </w:p>
    <w:p w:rsidR="00C842C8" w:rsidRPr="002E07B9" w:rsidRDefault="00C842C8" w:rsidP="002E07B9"/>
    <w:p w:rsidR="005A3085" w:rsidRDefault="005A3085" w:rsidP="005A3085">
      <w:pPr>
        <w:pStyle w:val="Bijlageondertitel"/>
      </w:pPr>
      <w:bookmarkStart w:id="51" w:name="_Toc417245487"/>
      <w:bookmarkStart w:id="52" w:name="_Toc417311097"/>
      <w:bookmarkStart w:id="53" w:name="_Toc429565627"/>
      <w:bookmarkStart w:id="54" w:name="_Toc429566242"/>
      <w:bookmarkStart w:id="55" w:name="_Toc457495765"/>
      <w:bookmarkStart w:id="56" w:name="_Toc457495774"/>
      <w:bookmarkStart w:id="57" w:name="_Toc493764413"/>
      <w:bookmarkStart w:id="58" w:name="_Toc494100668"/>
      <w:bookmarkStart w:id="59" w:name="_Toc494100846"/>
      <w:bookmarkStart w:id="60" w:name="_Toc494883036"/>
      <w:bookmarkStart w:id="61" w:name="_Toc504743983"/>
      <w:bookmarkStart w:id="62" w:name="_Toc504743991"/>
      <w:bookmarkStart w:id="63" w:name="_Toc522545164"/>
      <w:bookmarkStart w:id="64" w:name="_Toc12523094"/>
      <w:r>
        <w:lastRenderedPageBreak/>
        <w:t>Modelformulier referentiewerken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FF3E04" w:rsidRPr="00FF3E04" w:rsidRDefault="00FF3E04" w:rsidP="00FF3E04">
      <w:r w:rsidRPr="00FF3E04">
        <w:t xml:space="preserve">De grijze teksten met toelichting in de gele velden dienen te worden vervangen door </w:t>
      </w:r>
      <w:r w:rsidR="00C95FBC">
        <w:t>invullingen</w:t>
      </w:r>
      <w:r w:rsidRPr="00FF3E04">
        <w:t xml:space="preserve"> van de </w:t>
      </w:r>
      <w:r w:rsidR="006E7B69">
        <w:t>inschrijver</w:t>
      </w:r>
      <w:r w:rsidRPr="00FF3E04">
        <w:t>.</w:t>
      </w:r>
    </w:p>
    <w:p w:rsidR="00FF3E04" w:rsidRPr="00FF3E04" w:rsidRDefault="00FF3E04" w:rsidP="00FF3E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8310" w:type="dxa"/>
            <w:gridSpan w:val="2"/>
          </w:tcPr>
          <w:p w:rsidR="00FF3E04" w:rsidRPr="00FF3E04" w:rsidRDefault="006E7B69" w:rsidP="00FF3E04">
            <w:r>
              <w:t>Inschrijver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6E7B69">
              <w:rPr>
                <w:highlight w:val="lightGray"/>
              </w:rPr>
              <w:t>inschrijver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 w:rsidR="006E7B69">
              <w:rPr>
                <w:highlight w:val="lightGray"/>
              </w:rPr>
              <w:t>inschrijver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8310" w:type="dxa"/>
            <w:gridSpan w:val="2"/>
          </w:tcPr>
          <w:p w:rsidR="00FF3E04" w:rsidRPr="00FF3E04" w:rsidRDefault="00FF3E04" w:rsidP="00FF3E04">
            <w:r w:rsidRPr="00FF3E04">
              <w:t xml:space="preserve">Referentieproject 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Referentie heeft betrekking op:</w:t>
            </w:r>
          </w:p>
          <w:p w:rsidR="00FF3E04" w:rsidRPr="00FF3E04" w:rsidRDefault="00FF3E04" w:rsidP="00FF3E04">
            <w:r w:rsidRPr="00FF3E04">
              <w:t xml:space="preserve"> </w:t>
            </w:r>
          </w:p>
          <w:p w:rsidR="00FF3E04" w:rsidRPr="00FF3E04" w:rsidRDefault="00FF3E04" w:rsidP="00FF3E04"/>
        </w:tc>
        <w:tc>
          <w:tcPr>
            <w:tcW w:w="4712" w:type="dxa"/>
            <w:shd w:val="clear" w:color="auto" w:fill="FFFF99"/>
          </w:tcPr>
          <w:p w:rsidR="00FF3E04" w:rsidRPr="00FF3E04" w:rsidRDefault="00FF3E04" w:rsidP="00865664">
            <w:r w:rsidRPr="00FF3E04">
              <w:sym w:font="Wingdings" w:char="F06F"/>
            </w:r>
            <w:r w:rsidRPr="00FF3E04">
              <w:t xml:space="preserve">  Kerncompetentie</w:t>
            </w:r>
            <w:r w:rsidR="00C95FBC">
              <w:t xml:space="preserve"> 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8310" w:type="dxa"/>
            <w:gridSpan w:val="2"/>
          </w:tcPr>
          <w:p w:rsidR="00FF3E04" w:rsidRPr="00FF3E04" w:rsidRDefault="00FF3E04" w:rsidP="00FF3E04">
            <w:r w:rsidRPr="00FF3E04">
              <w:t xml:space="preserve">Naam en adres </w:t>
            </w:r>
            <w:r w:rsidR="0016277B">
              <w:t>Opdrachtgever</w:t>
            </w:r>
            <w:r w:rsidRPr="00FF3E04">
              <w:t>: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CE3AB2" w:rsidP="00FF3E04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16277B">
              <w:rPr>
                <w:highlight w:val="lightGray"/>
              </w:rPr>
              <w:t>Opdrachtgever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 xml:space="preserve">Contactpersoon bij de </w:t>
            </w:r>
            <w:r w:rsidR="0016277B">
              <w:t>Opdrachtgever</w:t>
            </w:r>
            <w:r w:rsidRPr="00FF3E04">
              <w:t>: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contactpersoon </w:t>
            </w:r>
            <w:r w:rsidR="0016277B">
              <w:rPr>
                <w:highlight w:val="lightGray"/>
              </w:rPr>
              <w:t>Opdrachtgever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 xml:space="preserve">Contactgegevens contactpersoon bij de </w:t>
            </w:r>
            <w:r w:rsidR="0016277B">
              <w:t>Opdrachtgever</w:t>
            </w:r>
            <w:r w:rsidRPr="00FF3E04">
              <w:t>: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:rsidR="00FF3E04" w:rsidRPr="00FF3E04" w:rsidRDefault="00FF3E04" w:rsidP="00FF3E04">
            <w:pPr>
              <w:rPr>
                <w:highlight w:val="lightGray"/>
              </w:rPr>
            </w:pPr>
          </w:p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8310" w:type="dxa"/>
            <w:gridSpan w:val="2"/>
          </w:tcPr>
          <w:p w:rsidR="00FF3E04" w:rsidRPr="00FF3E04" w:rsidRDefault="00FF3E04" w:rsidP="00FF3E04">
            <w:r w:rsidRPr="00FF3E04">
              <w:t>Nadere informatie referentieproject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 xml:space="preserve">Locatie van het </w:t>
            </w:r>
            <w:r w:rsidR="00CE3AB2">
              <w:t>referentiewerk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:rsidR="00FF3E04" w:rsidRPr="00FF3E04" w:rsidRDefault="00FF3E04" w:rsidP="00FF3E04">
            <w:pPr>
              <w:rPr>
                <w:highlight w:val="lightGray"/>
              </w:rPr>
            </w:pPr>
          </w:p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werkgebied van het referentieproject.</w:t>
            </w:r>
          </w:p>
          <w:p w:rsidR="00FF3E04" w:rsidRPr="00FF3E04" w:rsidRDefault="00FF3E04" w:rsidP="00FF3E04">
            <w:pPr>
              <w:rPr>
                <w:highlight w:val="lightGray"/>
              </w:rPr>
            </w:pP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C95FBC">
            <w:r w:rsidRPr="00FF3E04">
              <w:t xml:space="preserve">Oorspronkelijke opleverdatum bij </w:t>
            </w:r>
            <w:r w:rsidR="00C95FBC">
              <w:t>opdrachtverstrekking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</w:tcPr>
          <w:p w:rsidR="00FF3E04" w:rsidRPr="00FF3E04" w:rsidRDefault="00FF3E04" w:rsidP="00FF3E04"/>
        </w:tc>
        <w:tc>
          <w:tcPr>
            <w:tcW w:w="3598" w:type="dxa"/>
          </w:tcPr>
          <w:p w:rsidR="00FF3E04" w:rsidRPr="00FF3E04" w:rsidRDefault="00FF3E04" w:rsidP="00FF3E04">
            <w:r w:rsidRPr="00FF3E04">
              <w:t>Datum van oplevering</w:t>
            </w:r>
          </w:p>
          <w:p w:rsidR="00FF3E04" w:rsidRPr="00FF3E04" w:rsidRDefault="00FF3E04" w:rsidP="00FF3E04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Opleverdatum 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FF3E04" w:rsidRPr="00FF3E04" w:rsidRDefault="00FF3E04" w:rsidP="00FF3E04"/>
        </w:tc>
        <w:tc>
          <w:tcPr>
            <w:tcW w:w="3598" w:type="dxa"/>
            <w:tcBorders>
              <w:bottom w:val="dotted" w:sz="4" w:space="0" w:color="auto"/>
            </w:tcBorders>
          </w:tcPr>
          <w:p w:rsidR="00FF3E04" w:rsidRPr="00FF3E04" w:rsidRDefault="00FF3E04" w:rsidP="00FF3E04">
            <w:r w:rsidRPr="00FF3E04">
              <w:t>Contractvorm:</w:t>
            </w:r>
          </w:p>
          <w:p w:rsidR="00FF3E04" w:rsidRPr="00FF3E04" w:rsidRDefault="00FF3E04" w:rsidP="00FF3E04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 / UAV-GC)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FF3E04" w:rsidRPr="00FF3E04" w:rsidRDefault="00FF3E04" w:rsidP="00FF3E04"/>
        </w:tc>
        <w:tc>
          <w:tcPr>
            <w:tcW w:w="3598" w:type="dxa"/>
            <w:tcBorders>
              <w:bottom w:val="dotted" w:sz="4" w:space="0" w:color="auto"/>
            </w:tcBorders>
          </w:tcPr>
          <w:p w:rsidR="00FF3E04" w:rsidRPr="00FF3E04" w:rsidRDefault="00FF3E04" w:rsidP="00FF3E04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FF3E04" w:rsidRPr="00FF3E04" w:rsidTr="0066527E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F3E04" w:rsidRDefault="00FF3E04" w:rsidP="00FF3E04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F3E04" w:rsidRDefault="00FF3E04" w:rsidP="00FF3E04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FF3E04" w:rsidRPr="00FF3E04" w:rsidTr="00C95FB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F3E04" w:rsidRDefault="00FF3E04" w:rsidP="00FF3E04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F3E04" w:rsidRDefault="00FF3E04" w:rsidP="00E32446">
            <w:r w:rsidRPr="00FF3E04">
              <w:t xml:space="preserve">Omschrijving van </w:t>
            </w:r>
            <w:r w:rsidR="00CE3AB2">
              <w:t>de werkzaamheden</w:t>
            </w:r>
            <w:r w:rsidRPr="00FF3E04">
              <w:t xml:space="preserve"> dat binnen </w:t>
            </w:r>
            <w:r w:rsidR="00E32446">
              <w:t xml:space="preserve">het samenwerkingsverband </w:t>
            </w:r>
            <w:r w:rsidRPr="00FF3E04">
              <w:t xml:space="preserve">door de </w:t>
            </w:r>
            <w:r w:rsidR="006E7B69">
              <w:t>inschrijver</w:t>
            </w:r>
            <w:r w:rsidR="00E32446">
              <w:t xml:space="preserve"> is verricht waaruit </w:t>
            </w:r>
            <w:r w:rsidR="0099266A">
              <w:t xml:space="preserve">tevens </w:t>
            </w:r>
            <w:r w:rsidR="00E32446">
              <w:t>blijkt dat het referentiewerk als bewijsmiddel invulling geeft op de gevraagde technische bekwaamheid</w:t>
            </w:r>
            <w:r w:rsidRPr="00FF3E04">
              <w:t>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FF3E04" w:rsidRPr="00FF3E04" w:rsidRDefault="00FF3E04" w:rsidP="00FF3E04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="00CE3AB2"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C95FBC" w:rsidRPr="00FF3E04" w:rsidTr="0066527E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:rsidR="00C95FBC" w:rsidRPr="00FF3E04" w:rsidRDefault="00C95FBC" w:rsidP="00FF3E04"/>
        </w:tc>
        <w:tc>
          <w:tcPr>
            <w:tcW w:w="3598" w:type="dxa"/>
            <w:tcBorders>
              <w:top w:val="dotted" w:sz="4" w:space="0" w:color="auto"/>
            </w:tcBorders>
          </w:tcPr>
          <w:p w:rsidR="00C95FBC" w:rsidRPr="00FF3E04" w:rsidRDefault="00C95FBC" w:rsidP="002568D9">
            <w:r>
              <w:t xml:space="preserve">Omvang van de werkzaamheden die door de </w:t>
            </w:r>
            <w:r w:rsidR="006E7B69">
              <w:t>inschrijver</w:t>
            </w:r>
            <w:r>
              <w:t xml:space="preserve"> en de andere </w:t>
            </w:r>
            <w:r w:rsidR="002568D9">
              <w:t>deelnemers</w:t>
            </w:r>
            <w:r>
              <w:t xml:space="preserve">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:rsidR="00C95FBC" w:rsidRDefault="00C95FBC" w:rsidP="0066527E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 xml:space="preserve">werkzaamheden uitgevoerd door </w:t>
            </w:r>
            <w:r w:rsidR="006E7B69">
              <w:rPr>
                <w:highlight w:val="lightGray"/>
              </w:rPr>
              <w:t>inschrijver</w:t>
            </w:r>
          </w:p>
          <w:p w:rsidR="00C95FBC" w:rsidRPr="00FF3E04" w:rsidRDefault="00C95FBC" w:rsidP="0066527E">
            <w:pPr>
              <w:rPr>
                <w:highlight w:val="lightGray"/>
              </w:rPr>
            </w:pPr>
          </w:p>
          <w:p w:rsidR="00C95FBC" w:rsidRDefault="00C95FBC" w:rsidP="0066527E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:rsidR="00C95FBC" w:rsidRPr="00FF3E04" w:rsidRDefault="00C95FBC" w:rsidP="0066527E">
            <w:pPr>
              <w:rPr>
                <w:highlight w:val="lightGray"/>
              </w:rPr>
            </w:pPr>
          </w:p>
          <w:p w:rsidR="00C95FBC" w:rsidRPr="00FF3E04" w:rsidRDefault="00C95FBC" w:rsidP="00FF3E04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:rsidR="00FF3E04" w:rsidRDefault="00FF3E04" w:rsidP="00FF3E04">
      <w:pPr>
        <w:pStyle w:val="colofontitel"/>
      </w:pPr>
    </w:p>
    <w:p w:rsidR="00FF3E04" w:rsidRPr="00FF3E04" w:rsidRDefault="00FF3E04" w:rsidP="00FF3E04"/>
    <w:p w:rsidR="00D965F1" w:rsidRDefault="00FF3E04" w:rsidP="00D550C4">
      <w:pPr>
        <w:pStyle w:val="Bijlageondertitel"/>
      </w:pPr>
      <w:bookmarkStart w:id="65" w:name="_Toc417245488"/>
      <w:bookmarkStart w:id="66" w:name="_Toc417311098"/>
      <w:bookmarkStart w:id="67" w:name="_Toc429565628"/>
      <w:bookmarkStart w:id="68" w:name="_Toc429566243"/>
      <w:bookmarkStart w:id="69" w:name="_Toc457495766"/>
      <w:bookmarkStart w:id="70" w:name="_Toc457495775"/>
      <w:bookmarkStart w:id="71" w:name="_Toc493764414"/>
      <w:bookmarkStart w:id="72" w:name="_Toc494100669"/>
      <w:bookmarkStart w:id="73" w:name="_Toc494100847"/>
      <w:bookmarkStart w:id="74" w:name="_Toc494883037"/>
      <w:bookmarkStart w:id="75" w:name="_Toc504743984"/>
      <w:bookmarkStart w:id="76" w:name="_Toc504743992"/>
      <w:bookmarkStart w:id="77" w:name="_Toc522545165"/>
      <w:bookmarkStart w:id="78" w:name="_Toc12523095"/>
      <w:bookmarkEnd w:id="65"/>
      <w:r>
        <w:lastRenderedPageBreak/>
        <w:t>Model Verklaring derden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FF3E04" w:rsidRDefault="00FF3E04" w:rsidP="00FF3E04">
      <w:r>
        <w:t xml:space="preserve">Model verklaring beschikbaarheid bekwaamheden onderaannemer. </w:t>
      </w:r>
    </w:p>
    <w:p w:rsidR="00FF3E04" w:rsidRDefault="00FF3E04" w:rsidP="00FF3E04"/>
    <w:p w:rsidR="00016795" w:rsidRDefault="00FF3E04" w:rsidP="00FF3E04">
      <w:r>
        <w:t>Gegevens onderaannemer:</w:t>
      </w:r>
      <w:r w:rsidR="00016795">
        <w:t xml:space="preserve"> </w:t>
      </w:r>
      <w:r w:rsidR="004E01D5" w:rsidRPr="004E01D5">
        <w:rPr>
          <w:i/>
          <w:highlight w:val="lightGray"/>
        </w:rPr>
        <w:t>&lt;statutaire naam</w:t>
      </w:r>
      <w:r w:rsidR="00016795" w:rsidRPr="004E01D5">
        <w:rPr>
          <w:i/>
          <w:highlight w:val="lightGray"/>
        </w:rPr>
        <w:t>&gt;</w:t>
      </w:r>
    </w:p>
    <w:p w:rsidR="00016795" w:rsidRDefault="00016795" w:rsidP="00FF3E04"/>
    <w:p w:rsidR="00FF3E04" w:rsidRDefault="00016795" w:rsidP="00FF3E04">
      <w:r>
        <w:t>G</w:t>
      </w:r>
      <w:r w:rsidRPr="00016795">
        <w:t>evestigd te</w:t>
      </w:r>
      <w:r>
        <w:t>:</w:t>
      </w:r>
    </w:p>
    <w:p w:rsidR="00FF3E04" w:rsidRDefault="00FF3E04" w:rsidP="00FF3E04"/>
    <w:p w:rsidR="00FF3E04" w:rsidRDefault="00FF3E04" w:rsidP="00FF3E04">
      <w:r>
        <w:t>Naam:</w:t>
      </w:r>
    </w:p>
    <w:p w:rsidR="00FF3E04" w:rsidRDefault="00FF3E04" w:rsidP="00FF3E04"/>
    <w:p w:rsidR="00FF3E04" w:rsidRDefault="00FF3E04" w:rsidP="00FF3E04">
      <w:r>
        <w:t>Rechtsvorm:</w:t>
      </w:r>
    </w:p>
    <w:p w:rsidR="00FF3E04" w:rsidRDefault="00FF3E04" w:rsidP="00FF3E04"/>
    <w:p w:rsidR="00FF3E04" w:rsidRDefault="00FF3E04" w:rsidP="00FF3E04">
      <w:r>
        <w:t>Adresgegevens:</w:t>
      </w:r>
    </w:p>
    <w:p w:rsidR="00FF3E04" w:rsidRDefault="00FF3E04" w:rsidP="00FF3E04"/>
    <w:p w:rsidR="00FF3E04" w:rsidRDefault="00FF3E04" w:rsidP="00FF3E04">
      <w:r>
        <w:t>E-mail:</w:t>
      </w:r>
    </w:p>
    <w:p w:rsidR="00FF3E04" w:rsidRDefault="00FF3E04" w:rsidP="00FF3E04"/>
    <w:p w:rsidR="00FF3E04" w:rsidRDefault="00FF3E04" w:rsidP="00FF3E04">
      <w:r>
        <w:t>Fax:</w:t>
      </w:r>
    </w:p>
    <w:p w:rsidR="00FF3E04" w:rsidRDefault="00FF3E04" w:rsidP="00FF3E04"/>
    <w:p w:rsidR="00FF3E04" w:rsidRDefault="00FF3E04" w:rsidP="00FF3E04">
      <w:r>
        <w:t>Telefoon:</w:t>
      </w:r>
    </w:p>
    <w:p w:rsidR="00FF3E04" w:rsidRDefault="00FF3E04" w:rsidP="00FF3E04"/>
    <w:p w:rsidR="00FF3E04" w:rsidRDefault="00FF3E04" w:rsidP="00FF3E04">
      <w:r w:rsidRPr="004E01D5">
        <w:rPr>
          <w:highlight w:val="lightGray"/>
        </w:rPr>
        <w:t>[</w:t>
      </w:r>
      <w:r w:rsidRPr="004E01D5">
        <w:rPr>
          <w:i/>
          <w:highlight w:val="lightGray"/>
        </w:rPr>
        <w:t>naam onderaannemer</w:t>
      </w:r>
      <w:r w:rsidRPr="004E01D5">
        <w:rPr>
          <w:highlight w:val="lightGray"/>
        </w:rPr>
        <w:t>]</w:t>
      </w:r>
      <w:r>
        <w:t xml:space="preserve"> verklaart:</w:t>
      </w:r>
    </w:p>
    <w:p w:rsidR="00FF3E04" w:rsidRDefault="00FF3E04" w:rsidP="00FF3E04"/>
    <w:p w:rsidR="00FF3E04" w:rsidRDefault="00FF3E04" w:rsidP="00114264">
      <w:pPr>
        <w:pStyle w:val="OpsommingCijfers"/>
        <w:numPr>
          <w:ilvl w:val="0"/>
          <w:numId w:val="6"/>
        </w:numPr>
      </w:pPr>
      <w:r>
        <w:t xml:space="preserve">dat zij heeft kennisgenomen van de </w:t>
      </w:r>
      <w:r w:rsidR="00937822">
        <w:t>aanbestedings</w:t>
      </w:r>
      <w:r w:rsidR="00A62948">
        <w:t>leidraad</w:t>
      </w:r>
      <w:r>
        <w:t xml:space="preserve"> voor deze aanbestedingsprocedure en onvoorwaardelijk met de daarin neergelegde procedure instemt;</w:t>
      </w:r>
    </w:p>
    <w:p w:rsidR="00AB7FE3" w:rsidRDefault="00FF3E04" w:rsidP="00114264">
      <w:pPr>
        <w:pStyle w:val="OpsommingCijfers"/>
        <w:numPr>
          <w:ilvl w:val="0"/>
          <w:numId w:val="6"/>
        </w:numPr>
      </w:pPr>
      <w:r>
        <w:t xml:space="preserve">dat alle informatie die zij in het kader van deze aanbestedingsprocedure, direct of indirect, aan de </w:t>
      </w:r>
      <w:r w:rsidR="006E7B69">
        <w:t>a</w:t>
      </w:r>
      <w:r>
        <w:t xml:space="preserve">anbesteder heeft verstrekt en zal verstrekken juist is en dat zij zich ervan bewust is dat eventueel door </w:t>
      </w:r>
      <w:r w:rsidR="006E7B69">
        <w:t>a</w:t>
      </w:r>
      <w:r>
        <w:t xml:space="preserve">anbesteder gesignaleerde onjuistheden daarin aanleiding kunnen geven de </w:t>
      </w:r>
      <w:r w:rsidR="006E7B69">
        <w:t>inschrijver</w:t>
      </w:r>
      <w:r w:rsidR="004E01D5">
        <w:t xml:space="preserve"> </w:t>
      </w:r>
      <w:r>
        <w:t xml:space="preserve">uit te sluiten van verdere deelneming aan deze aanbestedingsprocedure; </w:t>
      </w:r>
    </w:p>
    <w:p w:rsidR="00FF3E04" w:rsidRDefault="00FF3E04" w:rsidP="00114264">
      <w:pPr>
        <w:pStyle w:val="OpsommingCijfers"/>
        <w:numPr>
          <w:ilvl w:val="0"/>
          <w:numId w:val="6"/>
        </w:numPr>
      </w:pPr>
      <w:r>
        <w:t xml:space="preserve">dat </w:t>
      </w:r>
      <w:r w:rsidRPr="004E01D5">
        <w:rPr>
          <w:highlight w:val="lightGray"/>
        </w:rPr>
        <w:t>[</w:t>
      </w:r>
      <w:r w:rsidRPr="004E01D5">
        <w:rPr>
          <w:i/>
          <w:highlight w:val="lightGray"/>
        </w:rPr>
        <w:t xml:space="preserve">naam </w:t>
      </w:r>
      <w:r w:rsidR="004E01D5" w:rsidRPr="004E01D5">
        <w:rPr>
          <w:i/>
          <w:highlight w:val="lightGray"/>
        </w:rPr>
        <w:t>onderaannemer</w:t>
      </w:r>
      <w:r w:rsidRPr="004E01D5">
        <w:rPr>
          <w:highlight w:val="lightGray"/>
        </w:rPr>
        <w:t>]</w:t>
      </w:r>
      <w:r>
        <w:t xml:space="preserve">, indien het </w:t>
      </w:r>
      <w:r w:rsidR="006E7B69">
        <w:t>werk</w:t>
      </w:r>
      <w:r>
        <w:t xml:space="preserve"> aan </w:t>
      </w:r>
      <w:r w:rsidRPr="004E01D5">
        <w:rPr>
          <w:highlight w:val="lightGray"/>
        </w:rPr>
        <w:t>[</w:t>
      </w:r>
      <w:r w:rsidRPr="004E01D5">
        <w:rPr>
          <w:i/>
          <w:highlight w:val="lightGray"/>
        </w:rPr>
        <w:t xml:space="preserve">naam </w:t>
      </w:r>
      <w:r w:rsidR="006E7B69" w:rsidRPr="004E01D5">
        <w:rPr>
          <w:i/>
          <w:highlight w:val="lightGray"/>
        </w:rPr>
        <w:t>inschrijver</w:t>
      </w:r>
      <w:r w:rsidRPr="004E01D5">
        <w:rPr>
          <w:highlight w:val="lightGray"/>
        </w:rPr>
        <w:t>]</w:t>
      </w:r>
      <w:r>
        <w:t xml:space="preserve"> zal worden gegund, voor de uitvoering van het </w:t>
      </w:r>
      <w:r w:rsidR="006E7B69">
        <w:t>werk</w:t>
      </w:r>
      <w:r>
        <w:t xml:space="preserve"> zal kunnen beschikken over de kennis, ervaring en middelen die de ondergetekende ter beschikking</w:t>
      </w:r>
      <w:r w:rsidR="00920EC1">
        <w:t xml:space="preserve"> stelt.</w:t>
      </w:r>
    </w:p>
    <w:p w:rsidR="00FF3E04" w:rsidRDefault="00FF3E04" w:rsidP="00FF3E04"/>
    <w:p w:rsidR="00FF3E04" w:rsidRDefault="00FF3E04" w:rsidP="00FF3E04">
      <w:r>
        <w:t>Aldus getekend te [</w:t>
      </w:r>
      <w:r w:rsidRPr="004E01D5">
        <w:rPr>
          <w:i/>
          <w:highlight w:val="lightGray"/>
        </w:rPr>
        <w:t>plaats</w:t>
      </w:r>
      <w:r>
        <w:t>], [</w:t>
      </w:r>
      <w:r w:rsidRPr="004E01D5">
        <w:rPr>
          <w:i/>
          <w:highlight w:val="lightGray"/>
        </w:rPr>
        <w:t>datum</w:t>
      </w:r>
      <w:r>
        <w:t>]</w:t>
      </w:r>
    </w:p>
    <w:p w:rsidR="00FF3E04" w:rsidRDefault="00FF3E04" w:rsidP="00FF3E04"/>
    <w:p w:rsidR="00FF3E04" w:rsidRDefault="00FF3E04" w:rsidP="00FF3E04">
      <w:r>
        <w:t>[</w:t>
      </w:r>
      <w:r w:rsidRPr="004E01D5">
        <w:rPr>
          <w:i/>
          <w:highlight w:val="lightGray"/>
        </w:rPr>
        <w:t>Onderaannemer</w:t>
      </w:r>
      <w:r>
        <w:t>],</w:t>
      </w:r>
    </w:p>
    <w:p w:rsidR="00FF3E04" w:rsidRDefault="00FF3E04" w:rsidP="00FF3E04"/>
    <w:p w:rsidR="00FF3E04" w:rsidRDefault="00FF3E04" w:rsidP="00FF3E04">
      <w:r>
        <w:t>[</w:t>
      </w:r>
      <w:r w:rsidRPr="004E01D5">
        <w:rPr>
          <w:i/>
          <w:highlight w:val="lightGray"/>
        </w:rPr>
        <w:t>naam vertegenwoordigingsbevoegd natuurlijk persoon</w:t>
      </w:r>
      <w:r>
        <w:t>]</w:t>
      </w:r>
    </w:p>
    <w:p w:rsidR="00FF3E04" w:rsidRDefault="00FF3E04" w:rsidP="00FF3E04"/>
    <w:p w:rsidR="00FF3E04" w:rsidRDefault="00FF3E04" w:rsidP="00FF3E04">
      <w:r>
        <w:t>[</w:t>
      </w:r>
      <w:r w:rsidRPr="004E01D5">
        <w:rPr>
          <w:i/>
          <w:highlight w:val="lightGray"/>
        </w:rPr>
        <w:t>functie</w:t>
      </w:r>
      <w:r>
        <w:t>]</w:t>
      </w:r>
    </w:p>
    <w:p w:rsidR="00FF3E04" w:rsidRDefault="00FF3E04" w:rsidP="00FF3E04"/>
    <w:p w:rsidR="0077558E" w:rsidRDefault="00FF3E04" w:rsidP="00FF3E04">
      <w:r>
        <w:t>[</w:t>
      </w:r>
      <w:r w:rsidRPr="004E01D5">
        <w:rPr>
          <w:i/>
          <w:highlight w:val="lightGray"/>
        </w:rPr>
        <w:t>handtekening</w:t>
      </w:r>
      <w:r>
        <w:t>]</w:t>
      </w:r>
    </w:p>
    <w:p w:rsidR="00426157" w:rsidRDefault="00426157">
      <w:pPr>
        <w:spacing w:line="260" w:lineRule="atLeast"/>
      </w:pPr>
      <w:r>
        <w:br w:type="page"/>
      </w:r>
    </w:p>
    <w:p w:rsidR="00EE7CFF" w:rsidRPr="00A22025" w:rsidRDefault="00EE7CFF" w:rsidP="00EE7CFF">
      <w:pPr>
        <w:pStyle w:val="Bijlageondertitel"/>
      </w:pPr>
      <w:bookmarkStart w:id="79" w:name="_Toc430187772"/>
      <w:bookmarkStart w:id="80" w:name="_Toc457495767"/>
      <w:bookmarkStart w:id="81" w:name="_Toc457495776"/>
      <w:bookmarkStart w:id="82" w:name="_Toc493764415"/>
      <w:bookmarkStart w:id="83" w:name="_Toc494100670"/>
      <w:bookmarkStart w:id="84" w:name="_Toc494100848"/>
      <w:bookmarkStart w:id="85" w:name="_Toc494883038"/>
      <w:bookmarkStart w:id="86" w:name="_Toc504743985"/>
      <w:bookmarkStart w:id="87" w:name="_Toc504743993"/>
      <w:bookmarkStart w:id="88" w:name="_Toc522545166"/>
      <w:bookmarkStart w:id="89" w:name="_Toc12523096"/>
      <w:r w:rsidRPr="00A22025">
        <w:lastRenderedPageBreak/>
        <w:t xml:space="preserve">Verklaring inzake </w:t>
      </w:r>
      <w:bookmarkEnd w:id="79"/>
      <w:bookmarkEnd w:id="80"/>
      <w:bookmarkEnd w:id="81"/>
      <w:r w:rsidR="002B542A" w:rsidRPr="00A22025">
        <w:t>milieu-, sociaal en arbeidsrecht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EE7CFF" w:rsidRDefault="00EE7CFF" w:rsidP="00EE7CFF"/>
    <w:p w:rsidR="00EE7CFF" w:rsidRDefault="00EE7CFF" w:rsidP="00EE7CFF">
      <w:r>
        <w:t>Naam en adres van de onderneming:</w:t>
      </w:r>
    </w:p>
    <w:p w:rsidR="002B542A" w:rsidRDefault="002B542A" w:rsidP="00EE7CFF"/>
    <w:p w:rsidR="00EE7CFF" w:rsidRDefault="00EE7CFF" w:rsidP="00EE7CFF"/>
    <w:p w:rsidR="00EE7CFF" w:rsidRDefault="00EE7CFF" w:rsidP="00EE7CFF">
      <w:r>
        <w:t>____________________________________________________________________________</w:t>
      </w:r>
    </w:p>
    <w:p w:rsidR="00EE7CFF" w:rsidRDefault="00EE7CFF" w:rsidP="00EE7CFF"/>
    <w:p w:rsidR="00EE7CFF" w:rsidRDefault="00EE7CFF" w:rsidP="00EE7CFF">
      <w:r>
        <w:t>Inschrijvingsnummer Kamer van Koophandel (inschrijvingsnummer van het</w:t>
      </w:r>
    </w:p>
    <w:p w:rsidR="00EE7CFF" w:rsidRDefault="00EE7CFF" w:rsidP="00EE7CFF">
      <w:r>
        <w:t>handelsregister of een overeenkomstig register van het land van vestiging van de</w:t>
      </w:r>
    </w:p>
    <w:p w:rsidR="00EE7CFF" w:rsidRDefault="00EE7CFF" w:rsidP="00EE7CFF">
      <w:r>
        <w:t>onderneming):</w:t>
      </w:r>
    </w:p>
    <w:p w:rsidR="002B542A" w:rsidRDefault="002B542A" w:rsidP="00EE7CFF"/>
    <w:p w:rsidR="00EE7CFF" w:rsidRDefault="00EE7CFF" w:rsidP="00EE7CFF"/>
    <w:p w:rsidR="00EE7CFF" w:rsidRDefault="00EE7CFF" w:rsidP="00EE7CFF">
      <w:r>
        <w:t>____________________________________________________________________________</w:t>
      </w:r>
    </w:p>
    <w:p w:rsidR="00EE7CFF" w:rsidRDefault="00EE7CFF" w:rsidP="00EE7CFF"/>
    <w:p w:rsidR="002B542A" w:rsidRDefault="002B542A" w:rsidP="00EE7CFF"/>
    <w:p w:rsidR="00EE7CFF" w:rsidRDefault="00EE7CFF" w:rsidP="00EE7CFF">
      <w:r>
        <w:t>Contactpersoon van de onderneming (naam, email, telefoon):</w:t>
      </w:r>
    </w:p>
    <w:p w:rsidR="002B542A" w:rsidRDefault="002B542A" w:rsidP="00EE7CFF"/>
    <w:p w:rsidR="00EE7CFF" w:rsidRDefault="00EE7CFF" w:rsidP="00EE7CFF"/>
    <w:p w:rsidR="00EE7CFF" w:rsidRDefault="00EE7CFF" w:rsidP="00EE7CFF">
      <w:r>
        <w:t>____________________________________________________________________________</w:t>
      </w:r>
    </w:p>
    <w:p w:rsidR="00EE7CFF" w:rsidRDefault="00EE7CFF" w:rsidP="00EE7CFF"/>
    <w:p w:rsidR="002B542A" w:rsidRDefault="00EE7CFF" w:rsidP="002B542A">
      <w:r>
        <w:t xml:space="preserve">Ondergetekende verklaart bij het opstellen van zijn inschrijving rekening gehouden te hebben met de verplichtingen ingevolge de regelingen inzake </w:t>
      </w:r>
      <w:r w:rsidR="00D14E49" w:rsidRPr="00D14E49">
        <w:t>milieu-, sociaal en arbeidsrecht</w:t>
      </w:r>
      <w:r>
        <w:t xml:space="preserve">, </w:t>
      </w:r>
      <w:r w:rsidR="002B542A">
        <w:t>uit hoofde van:</w:t>
      </w:r>
    </w:p>
    <w:p w:rsidR="002B542A" w:rsidRDefault="002B542A" w:rsidP="00114264">
      <w:pPr>
        <w:pStyle w:val="Lijstalinea"/>
        <w:numPr>
          <w:ilvl w:val="0"/>
          <w:numId w:val="11"/>
        </w:numPr>
      </w:pPr>
      <w:r>
        <w:t>het recht van de Europese Unie,</w:t>
      </w:r>
    </w:p>
    <w:p w:rsidR="002B542A" w:rsidRDefault="002B542A" w:rsidP="00114264">
      <w:pPr>
        <w:pStyle w:val="Lijstalinea"/>
        <w:numPr>
          <w:ilvl w:val="0"/>
          <w:numId w:val="11"/>
        </w:numPr>
      </w:pPr>
      <w:r>
        <w:t>het nationale recht,</w:t>
      </w:r>
    </w:p>
    <w:p w:rsidR="002B542A" w:rsidRDefault="002B542A" w:rsidP="00114264">
      <w:pPr>
        <w:pStyle w:val="Lijstalinea"/>
        <w:numPr>
          <w:ilvl w:val="0"/>
          <w:numId w:val="11"/>
        </w:numPr>
      </w:pPr>
      <w:r>
        <w:t>collectieve arbeidsovereenkomsten, en</w:t>
      </w:r>
    </w:p>
    <w:p w:rsidR="00EE7CFF" w:rsidRDefault="002B542A" w:rsidP="00114264">
      <w:pPr>
        <w:pStyle w:val="Lijstalinea"/>
        <w:numPr>
          <w:ilvl w:val="0"/>
          <w:numId w:val="11"/>
        </w:numPr>
      </w:pPr>
      <w:r>
        <w:t>uit hoofde van de in bijlage X van richtlijn 2014/24/EU vermelde bepalingen van internationaal milieu-, sociaal en arbeidsrecht.</w:t>
      </w:r>
    </w:p>
    <w:p w:rsidR="00EE7CFF" w:rsidRDefault="00EE7CFF" w:rsidP="00EE7CFF"/>
    <w:p w:rsidR="00EE7CFF" w:rsidRDefault="00EE7CFF" w:rsidP="00EE7CFF">
      <w:r>
        <w:t>Na(a)m(en) vertegenwoordigingsbevoegde ondertekenaar(s):</w:t>
      </w:r>
    </w:p>
    <w:p w:rsidR="002B542A" w:rsidRDefault="002B542A" w:rsidP="00EE7CFF"/>
    <w:p w:rsidR="00EE7CFF" w:rsidRDefault="00EE7CFF" w:rsidP="00EE7CFF"/>
    <w:p w:rsidR="00EE7CFF" w:rsidRDefault="00EE7CFF" w:rsidP="00EE7CFF">
      <w:r>
        <w:t>____________________________________________________________________________</w:t>
      </w:r>
    </w:p>
    <w:p w:rsidR="00EE7CFF" w:rsidRDefault="00EE7CFF" w:rsidP="00EE7CFF"/>
    <w:p w:rsidR="00EE7CFF" w:rsidRDefault="00EE7CFF" w:rsidP="00EE7CFF">
      <w:r>
        <w:t>Datum:</w:t>
      </w:r>
    </w:p>
    <w:p w:rsidR="00EE7CFF" w:rsidRDefault="00EE7CFF" w:rsidP="00EE7CFF"/>
    <w:p w:rsidR="00EE7CFF" w:rsidRDefault="00EE7CFF" w:rsidP="00EE7CFF">
      <w:r>
        <w:t>Handtekening(en):</w:t>
      </w:r>
    </w:p>
    <w:p w:rsidR="00EA0CC1" w:rsidRDefault="00EA0CC1">
      <w:pPr>
        <w:spacing w:line="260" w:lineRule="atLeast"/>
      </w:pPr>
      <w:r>
        <w:br w:type="page"/>
      </w:r>
    </w:p>
    <w:p w:rsidR="00EA0CC1" w:rsidRPr="00EA0CC1" w:rsidRDefault="00EA0CC1" w:rsidP="00A04B54">
      <w:pPr>
        <w:pStyle w:val="Bijlageondertitel"/>
      </w:pPr>
      <w:r w:rsidRPr="00EA0CC1">
        <w:lastRenderedPageBreak/>
        <w:t>Verklaring CO2 Reductie</w:t>
      </w:r>
    </w:p>
    <w:p w:rsidR="00EA0CC1" w:rsidRDefault="00EA0CC1" w:rsidP="00EA0CC1"/>
    <w:p w:rsidR="00EA0CC1" w:rsidRDefault="00EA0CC1" w:rsidP="00EA0CC1"/>
    <w:p w:rsidR="00EA0CC1" w:rsidRDefault="00EA0CC1" w:rsidP="00EA0CC1"/>
    <w:p w:rsidR="00EA0CC1" w:rsidRDefault="00EA0CC1" w:rsidP="00EA0CC1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De inschrijver(s) verklaart (verklaren) zich bereid de uitvoering van de opdracht op een duurzame wijze ter hand te nemen en daarbij adequaat invulling te geven aan een CO2-reductie op:</w:t>
      </w:r>
    </w:p>
    <w:p w:rsidR="00EA0CC1" w:rsidRPr="00855538" w:rsidRDefault="00EA0CC1" w:rsidP="00EA0CC1">
      <w:pPr>
        <w:pStyle w:val="Lijstalinea"/>
        <w:rPr>
          <w:rFonts w:ascii="Verdana" w:hAnsi="Verdana"/>
          <w:sz w:val="18"/>
          <w:szCs w:val="18"/>
        </w:rPr>
      </w:pP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1AB7DBB1" wp14:editId="1A73C615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90" w:name="Selectievakje1"/>
      <w:bookmarkEnd w:id="90"/>
      <w:r>
        <w:rPr>
          <w:rFonts w:ascii="Verdana" w:hAnsi="Verdana"/>
          <w:color w:val="000000"/>
          <w:sz w:val="18"/>
          <w:szCs w:val="18"/>
        </w:rPr>
        <w:t xml:space="preserve">   CO2-ambitieniveau 5 (fictieve vermindering </w:t>
      </w:r>
      <w:r w:rsidRPr="00855538">
        <w:rPr>
          <w:rFonts w:ascii="Verdana" w:hAnsi="Verdana"/>
          <w:sz w:val="18"/>
          <w:szCs w:val="18"/>
        </w:rPr>
        <w:t>inschrijvings</w:t>
      </w:r>
      <w:r>
        <w:rPr>
          <w:rFonts w:ascii="Verdana" w:hAnsi="Verdana"/>
          <w:sz w:val="18"/>
          <w:szCs w:val="18"/>
        </w:rPr>
        <w:t>som van 10</w:t>
      </w:r>
      <w:r w:rsidRPr="00855538">
        <w:rPr>
          <w:rFonts w:ascii="Verdana" w:hAnsi="Verdana"/>
          <w:sz w:val="18"/>
          <w:szCs w:val="18"/>
        </w:rPr>
        <w:t xml:space="preserve"> %)</w:t>
      </w:r>
    </w:p>
    <w:p w:rsidR="00EA0CC1" w:rsidRPr="00855538" w:rsidRDefault="00EA0CC1" w:rsidP="00EA0CC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6682D09E" wp14:editId="438A380E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91" w:name="Selectievakje2"/>
      <w:bookmarkEnd w:id="91"/>
      <w:r w:rsidRPr="00855538">
        <w:rPr>
          <w:rFonts w:ascii="Verdana" w:hAnsi="Verdana"/>
          <w:sz w:val="18"/>
          <w:szCs w:val="18"/>
        </w:rPr>
        <w:t>   CO2-ambitieniveau 4 (fictieve vermindering inschrijvings</w:t>
      </w:r>
      <w:r>
        <w:rPr>
          <w:rFonts w:ascii="Verdana" w:hAnsi="Verdana"/>
          <w:sz w:val="18"/>
          <w:szCs w:val="18"/>
        </w:rPr>
        <w:t>som</w:t>
      </w:r>
      <w:r w:rsidRPr="00855538">
        <w:rPr>
          <w:rFonts w:ascii="Verdana" w:hAnsi="Verdana"/>
          <w:sz w:val="18"/>
          <w:szCs w:val="18"/>
        </w:rPr>
        <w:t xml:space="preserve"> van </w:t>
      </w:r>
      <w:r>
        <w:rPr>
          <w:rFonts w:ascii="Verdana" w:hAnsi="Verdana"/>
          <w:sz w:val="18"/>
          <w:szCs w:val="18"/>
        </w:rPr>
        <w:t>5</w:t>
      </w:r>
      <w:r w:rsidRPr="00855538">
        <w:rPr>
          <w:rFonts w:ascii="Verdana" w:hAnsi="Verdana"/>
          <w:sz w:val="18"/>
          <w:szCs w:val="18"/>
        </w:rPr>
        <w:t xml:space="preserve"> %)</w:t>
      </w:r>
    </w:p>
    <w:p w:rsidR="00EA0CC1" w:rsidRPr="00855538" w:rsidRDefault="00EA0CC1" w:rsidP="00EA0CC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28955830" wp14:editId="046500E2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92" w:name="Selectievakje3"/>
      <w:bookmarkEnd w:id="92"/>
      <w:r w:rsidRPr="00855538">
        <w:rPr>
          <w:rFonts w:ascii="Verdana" w:hAnsi="Verdana"/>
          <w:sz w:val="18"/>
          <w:szCs w:val="18"/>
        </w:rPr>
        <w:t>   CO2-ambitieniveau 3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:rsidR="00EA0CC1" w:rsidRPr="00855538" w:rsidRDefault="00EA0CC1" w:rsidP="00EA0CC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31DF909B" wp14:editId="68BB4E1E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2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:rsidR="00EA0CC1" w:rsidRPr="00855538" w:rsidRDefault="00EA0CC1" w:rsidP="00EA0CC1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74B0BD7F" wp14:editId="3B62A0DB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1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:rsidR="00EA0CC1" w:rsidRPr="00855538" w:rsidRDefault="00EA0CC1" w:rsidP="00EA0CC1">
      <w:pPr>
        <w:pStyle w:val="Lijstalinea"/>
        <w:autoSpaceDE w:val="0"/>
        <w:autoSpaceDN w:val="0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51C1C4CE" wp14:editId="11A7E51C">
            <wp:simplePos x="0" y="0"/>
            <wp:positionH relativeFrom="column">
              <wp:posOffset>304800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93" w:name="Selectievakje4"/>
      <w:bookmarkEnd w:id="93"/>
      <w:r>
        <w:rPr>
          <w:rFonts w:ascii="Verdana" w:hAnsi="Verdana"/>
          <w:sz w:val="18"/>
          <w:szCs w:val="18"/>
        </w:rPr>
        <w:t xml:space="preserve">   </w:t>
      </w:r>
      <w:r w:rsidRPr="00855538">
        <w:rPr>
          <w:rFonts w:ascii="Verdana" w:hAnsi="Verdana"/>
          <w:sz w:val="18"/>
          <w:szCs w:val="18"/>
        </w:rPr>
        <w:t>geen van de bovenstaande CO2-ambitieniveau’s</w:t>
      </w:r>
    </w:p>
    <w:p w:rsidR="00EA0CC1" w:rsidRDefault="00EA0CC1" w:rsidP="00EA0CC1">
      <w:pPr>
        <w:autoSpaceDE w:val="0"/>
        <w:autoSpaceDN w:val="0"/>
        <w:rPr>
          <w:rFonts w:ascii="Verdana" w:hAnsi="Verdana"/>
          <w:color w:val="000000"/>
          <w:sz w:val="18"/>
          <w:szCs w:val="18"/>
        </w:rPr>
      </w:pP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 xml:space="preserve">Behorende bij de inschrijving </w:t>
      </w:r>
      <w:r w:rsidR="00ED70C2">
        <w:rPr>
          <w:rFonts w:ascii="Verdana" w:hAnsi="Verdana"/>
          <w:color w:val="000000"/>
          <w:sz w:val="18"/>
          <w:szCs w:val="18"/>
        </w:rPr>
        <w:t xml:space="preserve">AI </w:t>
      </w:r>
      <w:r w:rsidR="00815266">
        <w:rPr>
          <w:rFonts w:ascii="Verdana" w:hAnsi="Verdana"/>
          <w:color w:val="000000"/>
          <w:sz w:val="18"/>
          <w:szCs w:val="18"/>
        </w:rPr>
        <w:t>2020-0081</w:t>
      </w:r>
      <w:r w:rsidRPr="00690449">
        <w:rPr>
          <w:rFonts w:ascii="Verdana" w:hAnsi="Verdana"/>
          <w:color w:val="000000"/>
          <w:sz w:val="18"/>
          <w:szCs w:val="18"/>
        </w:rPr>
        <w:t xml:space="preserve"> van de ondergetekende(n):</w:t>
      </w:r>
    </w:p>
    <w:p w:rsidR="00EA0CC1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A)</w:t>
      </w: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:rsidR="00EA0CC1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EA0CC1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B)</w:t>
      </w: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:rsidR="00EA0CC1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EA0CC1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C)</w:t>
      </w: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EA0CC1" w:rsidRPr="00690449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EA0CC1" w:rsidRDefault="00EA0CC1" w:rsidP="00EA0CC1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</w:p>
    <w:p w:rsidR="00EA0CC1" w:rsidRDefault="00EA0CC1" w:rsidP="00EA0CC1">
      <w:pPr>
        <w:autoSpaceDE w:val="0"/>
        <w:autoSpaceDN w:val="0"/>
        <w:rPr>
          <w:rFonts w:ascii="Verdana" w:hAnsi="Verdana"/>
          <w:color w:val="000000"/>
          <w:sz w:val="18"/>
          <w:szCs w:val="18"/>
        </w:rPr>
      </w:pPr>
    </w:p>
    <w:p w:rsidR="00EA0CC1" w:rsidRDefault="00EA0CC1" w:rsidP="00EA0CC1"/>
    <w:p w:rsidR="00EA0CC1" w:rsidRPr="00855538" w:rsidRDefault="00EA0CC1" w:rsidP="00EA0CC1">
      <w:pPr>
        <w:rPr>
          <w:i/>
        </w:rPr>
      </w:pPr>
      <w:r w:rsidRPr="00855538">
        <w:rPr>
          <w:i/>
        </w:rPr>
        <w:t xml:space="preserve">De Aanbestedende dienst zal de aangegeven fictieve vermindering van de inschrijvingssom af halen. </w:t>
      </w:r>
    </w:p>
    <w:p w:rsidR="00EA0CC1" w:rsidRDefault="00EA0CC1" w:rsidP="00EA0CC1"/>
    <w:p w:rsidR="00EA0CC1" w:rsidRDefault="00EA0CC1" w:rsidP="00EA0CC1">
      <w:pPr>
        <w:pStyle w:val="Titel"/>
        <w:spacing w:line="280" w:lineRule="exact"/>
        <w:jc w:val="left"/>
        <w:rPr>
          <w:rFonts w:ascii="Corbel" w:hAnsi="Corbel" w:cs="Arial"/>
        </w:rPr>
      </w:pPr>
    </w:p>
    <w:p w:rsidR="00EA0CC1" w:rsidRDefault="00EA0CC1" w:rsidP="00EA0CC1">
      <w:pPr>
        <w:pStyle w:val="Titel"/>
        <w:spacing w:line="280" w:lineRule="exact"/>
        <w:rPr>
          <w:rFonts w:ascii="Corbel" w:hAnsi="Corbel" w:cs="Arial"/>
        </w:rPr>
      </w:pPr>
    </w:p>
    <w:p w:rsidR="00EA0CC1" w:rsidRDefault="00EA0CC1" w:rsidP="00EA0CC1">
      <w:pPr>
        <w:pStyle w:val="Titel"/>
        <w:spacing w:line="280" w:lineRule="exact"/>
        <w:rPr>
          <w:rFonts w:ascii="Corbel" w:hAnsi="Corbel" w:cs="Arial"/>
        </w:rPr>
      </w:pPr>
    </w:p>
    <w:p w:rsidR="00EE7CFF" w:rsidRDefault="00EE7CFF" w:rsidP="00031304"/>
    <w:sectPr w:rsidR="00EE7CFF" w:rsidSect="00A37A8B">
      <w:headerReference w:type="default" r:id="rId14"/>
      <w:type w:val="oddPage"/>
      <w:pgSz w:w="11906" w:h="16838" w:code="9"/>
      <w:pgMar w:top="266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3C6" w:rsidRDefault="007F53C6">
      <w:pPr>
        <w:spacing w:line="240" w:lineRule="auto"/>
      </w:pPr>
      <w:r>
        <w:separator/>
      </w:r>
    </w:p>
  </w:endnote>
  <w:endnote w:type="continuationSeparator" w:id="0">
    <w:p w:rsidR="007F53C6" w:rsidRDefault="007F5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3C6" w:rsidRDefault="007F53C6">
      <w:pPr>
        <w:spacing w:line="240" w:lineRule="auto"/>
      </w:pPr>
    </w:p>
  </w:footnote>
  <w:footnote w:type="continuationSeparator" w:id="0">
    <w:p w:rsidR="007F53C6" w:rsidRDefault="007F53C6">
      <w:pPr>
        <w:spacing w:line="240" w:lineRule="auto"/>
      </w:pPr>
    </w:p>
  </w:footnote>
  <w:footnote w:type="continuationNotice" w:id="1">
    <w:p w:rsidR="007F53C6" w:rsidRDefault="007F53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E92FE7" w:rsidTr="000C58E5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:rsidR="00E92FE7" w:rsidRDefault="00E92FE7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:rsidR="00D92AEA" w:rsidRPr="00B95E2E" w:rsidRDefault="00E92FE7" w:rsidP="00D92AEA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REF titel \h  \* MERGEFORMAT </w:instrText>
          </w:r>
          <w:r>
            <w:fldChar w:fldCharType="separate"/>
          </w:r>
          <w:r w:rsidR="00D92AEA">
            <w:t xml:space="preserve">Bijlagen Inschrijving </w:t>
          </w:r>
          <w:r w:rsidR="00D92AEA">
            <w:br/>
          </w:r>
        </w:p>
        <w:p w:rsidR="00D92AEA" w:rsidRDefault="00E92FE7" w:rsidP="00D92AEA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end"/>
          </w:r>
          <w:r>
            <w:fldChar w:fldCharType="begin"/>
          </w:r>
          <w:r>
            <w:instrText xml:space="preserve"> REF ondertitel \h  \* MERGEFORMAT </w:instrText>
          </w:r>
          <w:r>
            <w:fldChar w:fldCharType="separate"/>
          </w:r>
          <w:r w:rsidR="00D92AEA">
            <w:t>Openbare procedure</w:t>
          </w:r>
        </w:p>
        <w:p w:rsidR="00E92FE7" w:rsidRPr="008536CA" w:rsidRDefault="00E92FE7" w:rsidP="004B1260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end"/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E92FE7" w:rsidRPr="004A6DC0" w:rsidRDefault="00E92FE7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4A6DC0">
            <w:fldChar w:fldCharType="begin"/>
          </w:r>
          <w:r w:rsidRPr="004A6DC0">
            <w:instrText xml:space="preserve"> REF versie \h </w:instrText>
          </w:r>
          <w:r>
            <w:instrText xml:space="preserve"> \* MERGEFORMAT </w:instrText>
          </w:r>
          <w:r w:rsidRPr="004A6DC0">
            <w:fldChar w:fldCharType="separate"/>
          </w:r>
          <w:sdt>
            <w:sdtPr>
              <w:alias w:val="Selecteer versienummer"/>
              <w:tag w:val="Selecteer versienummer"/>
              <w:id w:val="1327178970"/>
              <w:placeholder>
                <w:docPart w:val="6FC94090E39947379B6BC58803977B3E"/>
              </w:placeholder>
              <w:comboBox>
                <w:listItem w:displayText="Versie 1" w:value="Versie 1"/>
                <w:listItem w:displayText="Versie 2" w:value="Versie 2"/>
                <w:listItem w:displayText="Versie 3" w:value="Versie 3"/>
                <w:listItem w:displayText="Versie 4" w:value="Versie 4"/>
                <w:listItem w:displayText="Versie 5" w:value="Versie 5"/>
                <w:listItem w:displayText="Versie 6" w:value="Versie 6"/>
                <w:listItem w:displayText="Versie 7" w:value="Versie 7"/>
                <w:listItem w:displayText="Versie 8" w:value="Versie 8"/>
                <w:listItem w:displayText="Versie 9" w:value="Versie 9"/>
                <w:listItem w:displayText="Versie 10" w:value="Versie 10"/>
                <w:listItem w:displayText="Versie 11" w:value="Versie 11"/>
                <w:listItem w:displayText="Versie 12" w:value="Versie 12"/>
                <w:listItem w:displayText="Versie 13" w:value="Versie 13"/>
                <w:listItem w:displayText="Versie 14" w:value="Versie 14"/>
                <w:listItem w:displayText="Versie 15" w:value="Versie 15"/>
              </w:comboBox>
            </w:sdtPr>
            <w:sdtContent>
              <w:r w:rsidR="00D92AEA">
                <w:t>Versie 1</w:t>
              </w:r>
            </w:sdtContent>
          </w:sdt>
          <w:r w:rsidR="00D92AEA" w:rsidRPr="00AE0427">
            <w:t xml:space="preserve"> </w:t>
          </w:r>
          <w:r w:rsidRPr="004A6DC0">
            <w:fldChar w:fldCharType="end"/>
          </w:r>
        </w:p>
        <w:p w:rsidR="00E92FE7" w:rsidRDefault="00E92FE7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4A6DC0">
            <w:fldChar w:fldCharType="begin"/>
          </w:r>
          <w:r w:rsidRPr="004A6DC0">
            <w:instrText xml:space="preserve"> REF datum \h </w:instrText>
          </w:r>
          <w:r>
            <w:instrText xml:space="preserve"> \* MERGEFORMAT </w:instrText>
          </w:r>
          <w:r w:rsidRPr="004A6DC0">
            <w:fldChar w:fldCharType="separate"/>
          </w:r>
          <w:sdt>
            <w:sdtPr>
              <w:alias w:val="Kies een datum"/>
              <w:tag w:val="Kies een datum"/>
              <w:id w:val="346918005"/>
              <w:placeholder>
                <w:docPart w:val="900BF4110C4A42C1B0E9C25ED67A2DF5"/>
              </w:placeholder>
              <w:date w:fullDate="2020-05-29T00:00:00Z">
                <w:dateFormat w:val="d MMMM yyyy"/>
                <w:lid w:val="nl-NL"/>
                <w:storeMappedDataAs w:val="dateTime"/>
                <w:calendar w:val="gregorian"/>
              </w:date>
            </w:sdtPr>
            <w:sdtContent>
              <w:r w:rsidR="00D92AEA" w:rsidRPr="00D92AEA">
                <w:t>29 mei 2020</w:t>
              </w:r>
            </w:sdtContent>
          </w:sdt>
          <w:r w:rsidR="00D92AEA">
            <w:t xml:space="preserve">   </w:t>
          </w:r>
          <w:r w:rsidRPr="004A6DC0">
            <w:fldChar w:fldCharType="end"/>
          </w:r>
        </w:p>
        <w:p w:rsidR="00E92FE7" w:rsidRPr="008536CA" w:rsidRDefault="00E92FE7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794AF1"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D92AEA">
            <w:rPr>
              <w:noProof/>
            </w:rPr>
            <w:t>18</w:t>
          </w:r>
          <w:r w:rsidRPr="00542A36">
            <w:rPr>
              <w:noProof/>
            </w:rPr>
            <w:fldChar w:fldCharType="end"/>
          </w:r>
        </w:p>
      </w:tc>
    </w:tr>
  </w:tbl>
  <w:p w:rsidR="00E92FE7" w:rsidRDefault="00E92FE7" w:rsidP="000C58E5">
    <w:pPr>
      <w:pStyle w:val="Koptekst"/>
      <w:framePr w:wrap="auto" w:vAnchor="margin" w:hAnchor="text" w:xAlign="left" w:yAlign="inline"/>
      <w:suppressOverlap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FE7" w:rsidRDefault="00E92FE7" w:rsidP="001A4B8F">
    <w:pPr>
      <w:pStyle w:val="Koptekst"/>
      <w:framePr w:wrap="auto" w:vAnchor="margin" w:hAnchor="text" w:xAlign="left" w:yAlign="inline"/>
      <w:suppressOverlap w:val="0"/>
    </w:pPr>
    <w:r>
      <w:rPr>
        <w:noProof/>
        <w:lang w:eastAsia="nl-NL"/>
      </w:rPr>
      <w:drawing>
        <wp:anchor distT="0" distB="0" distL="114300" distR="114300" simplePos="0" relativeHeight="251659264" behindDoc="1" locked="1" layoutInCell="0" allowOverlap="1" wp14:anchorId="37FA9FCE" wp14:editId="24D167D2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E92FE7" w:rsidTr="00114432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:rsidR="00E92FE7" w:rsidRPr="008536CA" w:rsidRDefault="00E92FE7" w:rsidP="00A22025">
          <w:pPr>
            <w:pStyle w:val="Koptekst"/>
            <w:framePr w:wrap="auto" w:vAnchor="margin" w:hAnchor="text" w:xAlign="left" w:yAlign="inline"/>
            <w:suppressOverlap w:val="0"/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:rsidR="00E92FE7" w:rsidRPr="008536CA" w:rsidRDefault="00E92FE7" w:rsidP="000C58E5">
          <w:pPr>
            <w:pStyle w:val="Koptekst"/>
            <w:framePr w:wrap="auto" w:vAnchor="margin" w:hAnchor="text" w:xAlign="left" w:yAlign="inline"/>
            <w:suppressOverlap w:val="0"/>
          </w:pPr>
        </w:p>
      </w:tc>
    </w:tr>
  </w:tbl>
  <w:p w:rsidR="00E92FE7" w:rsidRDefault="00E92FE7" w:rsidP="000C58E5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E258E"/>
    <w:multiLevelType w:val="hybridMultilevel"/>
    <w:tmpl w:val="7012C9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35ADD"/>
    <w:multiLevelType w:val="hybridMultilevel"/>
    <w:tmpl w:val="2BCC84E2"/>
    <w:lvl w:ilvl="0" w:tplc="AF4CA36E">
      <w:start w:val="1"/>
      <w:numFmt w:val="decimal"/>
      <w:lvlText w:val="%1."/>
      <w:lvlJc w:val="left"/>
      <w:pPr>
        <w:ind w:left="360" w:hanging="360"/>
      </w:p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AD71DE"/>
    <w:multiLevelType w:val="hybridMultilevel"/>
    <w:tmpl w:val="AF0275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F238E4"/>
    <w:multiLevelType w:val="hybridMultilevel"/>
    <w:tmpl w:val="BE6CEAA2"/>
    <w:lvl w:ilvl="0" w:tplc="040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1BC561A">
      <w:start w:val="1"/>
      <w:numFmt w:val="upperLetter"/>
      <w:lvlText w:val="%2)"/>
      <w:lvlJc w:val="left"/>
      <w:pPr>
        <w:tabs>
          <w:tab w:val="num" w:pos="7103"/>
        </w:tabs>
        <w:ind w:left="7103" w:hanging="4965"/>
      </w:pPr>
      <w:rPr>
        <w:rFonts w:hint="default"/>
      </w:rPr>
    </w:lvl>
    <w:lvl w:ilvl="2" w:tplc="EE024EE4">
      <w:start w:val="1"/>
      <w:numFmt w:val="upperLetter"/>
      <w:lvlText w:val="%3."/>
      <w:lvlJc w:val="left"/>
      <w:pPr>
        <w:tabs>
          <w:tab w:val="num" w:pos="3218"/>
        </w:tabs>
        <w:ind w:left="3218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0F0679D3"/>
    <w:multiLevelType w:val="multilevel"/>
    <w:tmpl w:val="CCC67B18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353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6" w15:restartNumberingAfterBreak="0">
    <w:nsid w:val="1057072E"/>
    <w:multiLevelType w:val="hybridMultilevel"/>
    <w:tmpl w:val="FE18715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684D48"/>
    <w:multiLevelType w:val="hybridMultilevel"/>
    <w:tmpl w:val="0AE8A4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505B27"/>
    <w:multiLevelType w:val="hybridMultilevel"/>
    <w:tmpl w:val="957C5E2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453DB"/>
    <w:multiLevelType w:val="hybridMultilevel"/>
    <w:tmpl w:val="9B4E6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333191"/>
    <w:multiLevelType w:val="hybridMultilevel"/>
    <w:tmpl w:val="6D92F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93316"/>
    <w:multiLevelType w:val="hybridMultilevel"/>
    <w:tmpl w:val="59325A0A"/>
    <w:lvl w:ilvl="0" w:tplc="5D7E3734"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A45D98"/>
    <w:multiLevelType w:val="singleLevel"/>
    <w:tmpl w:val="F9328148"/>
    <w:lvl w:ilvl="0">
      <w:start w:val="1"/>
      <w:numFmt w:val="decimal"/>
      <w:pStyle w:val="OpsommetCijfer"/>
      <w:lvlText w:val="%1"/>
      <w:lvlJc w:val="left"/>
      <w:pPr>
        <w:tabs>
          <w:tab w:val="num" w:pos="312"/>
        </w:tabs>
        <w:ind w:left="312" w:hanging="312"/>
      </w:pPr>
      <w:rPr>
        <w:rFonts w:cs="Times New Roman" w:hint="default"/>
      </w:rPr>
    </w:lvl>
  </w:abstractNum>
  <w:abstractNum w:abstractNumId="15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FE712F"/>
    <w:multiLevelType w:val="multilevel"/>
    <w:tmpl w:val="991EB2DE"/>
    <w:lvl w:ilvl="0">
      <w:start w:val="1"/>
      <w:numFmt w:val="upperLetter"/>
      <w:pStyle w:val="Bijlageondertite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A2D52D9"/>
    <w:multiLevelType w:val="hybridMultilevel"/>
    <w:tmpl w:val="152CA7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3C6F8F"/>
    <w:multiLevelType w:val="hybridMultilevel"/>
    <w:tmpl w:val="548CD8B8"/>
    <w:lvl w:ilvl="0" w:tplc="843691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56ED3"/>
    <w:multiLevelType w:val="hybridMultilevel"/>
    <w:tmpl w:val="A8F2B73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A104C3"/>
    <w:multiLevelType w:val="hybridMultilevel"/>
    <w:tmpl w:val="BA106F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95AAB"/>
    <w:multiLevelType w:val="hybridMultilevel"/>
    <w:tmpl w:val="2A58ED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E22C7"/>
    <w:multiLevelType w:val="hybridMultilevel"/>
    <w:tmpl w:val="D488FF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B0033"/>
    <w:multiLevelType w:val="hybridMultilevel"/>
    <w:tmpl w:val="944CA990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B07262"/>
    <w:multiLevelType w:val="hybridMultilevel"/>
    <w:tmpl w:val="36A26FA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6851DC"/>
    <w:multiLevelType w:val="hybridMultilevel"/>
    <w:tmpl w:val="1B142B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5"/>
  </w:num>
  <w:num w:numId="5">
    <w:abstractNumId w:val="16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4"/>
  </w:num>
  <w:num w:numId="9">
    <w:abstractNumId w:val="3"/>
  </w:num>
  <w:num w:numId="10">
    <w:abstractNumId w:val="24"/>
  </w:num>
  <w:num w:numId="11">
    <w:abstractNumId w:val="15"/>
  </w:num>
  <w:num w:numId="12">
    <w:abstractNumId w:val="8"/>
  </w:num>
  <w:num w:numId="13">
    <w:abstractNumId w:val="20"/>
  </w:num>
  <w:num w:numId="14">
    <w:abstractNumId w:val="25"/>
  </w:num>
  <w:num w:numId="15">
    <w:abstractNumId w:val="21"/>
  </w:num>
  <w:num w:numId="16">
    <w:abstractNumId w:val="1"/>
  </w:num>
  <w:num w:numId="17">
    <w:abstractNumId w:val="10"/>
  </w:num>
  <w:num w:numId="18">
    <w:abstractNumId w:val="12"/>
  </w:num>
  <w:num w:numId="19">
    <w:abstractNumId w:val="22"/>
  </w:num>
  <w:num w:numId="20">
    <w:abstractNumId w:val="26"/>
  </w:num>
  <w:num w:numId="21">
    <w:abstractNumId w:val="5"/>
  </w:num>
  <w:num w:numId="22">
    <w:abstractNumId w:val="18"/>
  </w:num>
  <w:num w:numId="23">
    <w:abstractNumId w:val="6"/>
  </w:num>
  <w:num w:numId="24">
    <w:abstractNumId w:val="17"/>
  </w:num>
  <w:num w:numId="25">
    <w:abstractNumId w:val="7"/>
  </w:num>
  <w:num w:numId="26">
    <w:abstractNumId w:val="11"/>
  </w:num>
  <w:num w:numId="27">
    <w:abstractNumId w:val="0"/>
  </w:num>
  <w:num w:numId="28">
    <w:abstractNumId w:val="2"/>
  </w:num>
  <w:num w:numId="29">
    <w:abstractNumId w:val="4"/>
  </w:num>
  <w:num w:numId="30">
    <w:abstractNumId w:val="23"/>
  </w:num>
  <w:num w:numId="31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DE"/>
    <w:rsid w:val="000034F6"/>
    <w:rsid w:val="00007D74"/>
    <w:rsid w:val="00012AC9"/>
    <w:rsid w:val="0001479E"/>
    <w:rsid w:val="00014D89"/>
    <w:rsid w:val="00016795"/>
    <w:rsid w:val="00017638"/>
    <w:rsid w:val="00020A46"/>
    <w:rsid w:val="00025510"/>
    <w:rsid w:val="0002586B"/>
    <w:rsid w:val="00031304"/>
    <w:rsid w:val="000313D4"/>
    <w:rsid w:val="000326CC"/>
    <w:rsid w:val="00032933"/>
    <w:rsid w:val="00032CD8"/>
    <w:rsid w:val="000336C4"/>
    <w:rsid w:val="0003592E"/>
    <w:rsid w:val="00037277"/>
    <w:rsid w:val="00037A7F"/>
    <w:rsid w:val="00041C8D"/>
    <w:rsid w:val="00050A29"/>
    <w:rsid w:val="000535D5"/>
    <w:rsid w:val="00054B8C"/>
    <w:rsid w:val="0006042F"/>
    <w:rsid w:val="00063E46"/>
    <w:rsid w:val="00067F06"/>
    <w:rsid w:val="000744CE"/>
    <w:rsid w:val="0007550B"/>
    <w:rsid w:val="00080478"/>
    <w:rsid w:val="00085067"/>
    <w:rsid w:val="000874C7"/>
    <w:rsid w:val="00091517"/>
    <w:rsid w:val="0009274B"/>
    <w:rsid w:val="0009345D"/>
    <w:rsid w:val="000950DF"/>
    <w:rsid w:val="00095F26"/>
    <w:rsid w:val="000A1AE8"/>
    <w:rsid w:val="000A3C1E"/>
    <w:rsid w:val="000A4268"/>
    <w:rsid w:val="000A4B7A"/>
    <w:rsid w:val="000A7254"/>
    <w:rsid w:val="000B25DC"/>
    <w:rsid w:val="000C3988"/>
    <w:rsid w:val="000C58E5"/>
    <w:rsid w:val="000D29FD"/>
    <w:rsid w:val="000D6446"/>
    <w:rsid w:val="000E2EC3"/>
    <w:rsid w:val="000E2F85"/>
    <w:rsid w:val="000E5B51"/>
    <w:rsid w:val="000F0308"/>
    <w:rsid w:val="000F0A4D"/>
    <w:rsid w:val="000F1A95"/>
    <w:rsid w:val="000F22CE"/>
    <w:rsid w:val="000F4B04"/>
    <w:rsid w:val="001010DC"/>
    <w:rsid w:val="00102EA1"/>
    <w:rsid w:val="001033BD"/>
    <w:rsid w:val="00110731"/>
    <w:rsid w:val="00114264"/>
    <w:rsid w:val="00114432"/>
    <w:rsid w:val="001167EF"/>
    <w:rsid w:val="00116D94"/>
    <w:rsid w:val="001255CA"/>
    <w:rsid w:val="00131FAE"/>
    <w:rsid w:val="00137A84"/>
    <w:rsid w:val="00137E19"/>
    <w:rsid w:val="00143C9B"/>
    <w:rsid w:val="00146E0D"/>
    <w:rsid w:val="00151D8D"/>
    <w:rsid w:val="001532A7"/>
    <w:rsid w:val="00154A49"/>
    <w:rsid w:val="00157506"/>
    <w:rsid w:val="0016277B"/>
    <w:rsid w:val="00163530"/>
    <w:rsid w:val="00171269"/>
    <w:rsid w:val="001736E9"/>
    <w:rsid w:val="0017538D"/>
    <w:rsid w:val="00176075"/>
    <w:rsid w:val="0018617B"/>
    <w:rsid w:val="001868EF"/>
    <w:rsid w:val="0019277C"/>
    <w:rsid w:val="0019639E"/>
    <w:rsid w:val="00196BE2"/>
    <w:rsid w:val="00197E3E"/>
    <w:rsid w:val="001A4B8F"/>
    <w:rsid w:val="001A4E60"/>
    <w:rsid w:val="001B2C89"/>
    <w:rsid w:val="001B4B79"/>
    <w:rsid w:val="001B545E"/>
    <w:rsid w:val="001B6C2E"/>
    <w:rsid w:val="001C1167"/>
    <w:rsid w:val="001C25C9"/>
    <w:rsid w:val="001C682A"/>
    <w:rsid w:val="001D0481"/>
    <w:rsid w:val="001D4487"/>
    <w:rsid w:val="001D4501"/>
    <w:rsid w:val="001D4CF0"/>
    <w:rsid w:val="001E0663"/>
    <w:rsid w:val="001E0FC0"/>
    <w:rsid w:val="001E6BCD"/>
    <w:rsid w:val="001F2B62"/>
    <w:rsid w:val="00206204"/>
    <w:rsid w:val="00212049"/>
    <w:rsid w:val="00214CFD"/>
    <w:rsid w:val="00221512"/>
    <w:rsid w:val="0022194D"/>
    <w:rsid w:val="00230A54"/>
    <w:rsid w:val="002314EF"/>
    <w:rsid w:val="00236FD3"/>
    <w:rsid w:val="002376C0"/>
    <w:rsid w:val="00243962"/>
    <w:rsid w:val="00243C74"/>
    <w:rsid w:val="00244B9F"/>
    <w:rsid w:val="002468BD"/>
    <w:rsid w:val="00254E55"/>
    <w:rsid w:val="00254FA6"/>
    <w:rsid w:val="00256793"/>
    <w:rsid w:val="002568D9"/>
    <w:rsid w:val="00265DDB"/>
    <w:rsid w:val="0026678D"/>
    <w:rsid w:val="0027028F"/>
    <w:rsid w:val="00280D7E"/>
    <w:rsid w:val="0028190D"/>
    <w:rsid w:val="00287AAE"/>
    <w:rsid w:val="0029513E"/>
    <w:rsid w:val="00296D28"/>
    <w:rsid w:val="00297851"/>
    <w:rsid w:val="002A14CE"/>
    <w:rsid w:val="002A1719"/>
    <w:rsid w:val="002B0FBE"/>
    <w:rsid w:val="002B1578"/>
    <w:rsid w:val="002B464D"/>
    <w:rsid w:val="002B542A"/>
    <w:rsid w:val="002B676D"/>
    <w:rsid w:val="002D080D"/>
    <w:rsid w:val="002D090A"/>
    <w:rsid w:val="002D6F38"/>
    <w:rsid w:val="002E07B9"/>
    <w:rsid w:val="002E2CD4"/>
    <w:rsid w:val="002E5622"/>
    <w:rsid w:val="002F27B0"/>
    <w:rsid w:val="00300D5E"/>
    <w:rsid w:val="00313565"/>
    <w:rsid w:val="00313B22"/>
    <w:rsid w:val="003149AC"/>
    <w:rsid w:val="00315FC7"/>
    <w:rsid w:val="003208C4"/>
    <w:rsid w:val="00346DDD"/>
    <w:rsid w:val="00351C23"/>
    <w:rsid w:val="00365A5D"/>
    <w:rsid w:val="00367117"/>
    <w:rsid w:val="00375442"/>
    <w:rsid w:val="0038005E"/>
    <w:rsid w:val="00381833"/>
    <w:rsid w:val="00381FE6"/>
    <w:rsid w:val="00382900"/>
    <w:rsid w:val="003834C3"/>
    <w:rsid w:val="00384029"/>
    <w:rsid w:val="003840B1"/>
    <w:rsid w:val="00392A64"/>
    <w:rsid w:val="00394717"/>
    <w:rsid w:val="003A2165"/>
    <w:rsid w:val="003A58ED"/>
    <w:rsid w:val="003B01ED"/>
    <w:rsid w:val="003B10E1"/>
    <w:rsid w:val="003B44C2"/>
    <w:rsid w:val="003C6042"/>
    <w:rsid w:val="003D3C87"/>
    <w:rsid w:val="003D45B3"/>
    <w:rsid w:val="003D54DF"/>
    <w:rsid w:val="003D7216"/>
    <w:rsid w:val="003E4AF6"/>
    <w:rsid w:val="003E5853"/>
    <w:rsid w:val="003E6AC5"/>
    <w:rsid w:val="003E7F10"/>
    <w:rsid w:val="003F25F8"/>
    <w:rsid w:val="003F6CE7"/>
    <w:rsid w:val="004006D6"/>
    <w:rsid w:val="00400BFD"/>
    <w:rsid w:val="00402EC2"/>
    <w:rsid w:val="00403016"/>
    <w:rsid w:val="00403A89"/>
    <w:rsid w:val="00410769"/>
    <w:rsid w:val="004112AE"/>
    <w:rsid w:val="00413ABE"/>
    <w:rsid w:val="00417AEE"/>
    <w:rsid w:val="00417DA5"/>
    <w:rsid w:val="0042490C"/>
    <w:rsid w:val="00426157"/>
    <w:rsid w:val="00431B5D"/>
    <w:rsid w:val="00431C0F"/>
    <w:rsid w:val="00432E45"/>
    <w:rsid w:val="004333CA"/>
    <w:rsid w:val="004339D6"/>
    <w:rsid w:val="00451285"/>
    <w:rsid w:val="00451EDF"/>
    <w:rsid w:val="004543FF"/>
    <w:rsid w:val="00463127"/>
    <w:rsid w:val="004642C1"/>
    <w:rsid w:val="00467887"/>
    <w:rsid w:val="00481F4E"/>
    <w:rsid w:val="00482C2C"/>
    <w:rsid w:val="00483DBA"/>
    <w:rsid w:val="00485B73"/>
    <w:rsid w:val="00494D50"/>
    <w:rsid w:val="00497225"/>
    <w:rsid w:val="00497F2B"/>
    <w:rsid w:val="00497F6C"/>
    <w:rsid w:val="004A6DC0"/>
    <w:rsid w:val="004A7CB3"/>
    <w:rsid w:val="004B0CF3"/>
    <w:rsid w:val="004B1260"/>
    <w:rsid w:val="004B6607"/>
    <w:rsid w:val="004C5D33"/>
    <w:rsid w:val="004C6DFF"/>
    <w:rsid w:val="004C7E82"/>
    <w:rsid w:val="004D33E2"/>
    <w:rsid w:val="004D43F8"/>
    <w:rsid w:val="004E01D5"/>
    <w:rsid w:val="004F17F7"/>
    <w:rsid w:val="004F5B56"/>
    <w:rsid w:val="004F7B16"/>
    <w:rsid w:val="005070A6"/>
    <w:rsid w:val="005235B0"/>
    <w:rsid w:val="0052367C"/>
    <w:rsid w:val="00523AE9"/>
    <w:rsid w:val="00523ED5"/>
    <w:rsid w:val="00524120"/>
    <w:rsid w:val="00526ADF"/>
    <w:rsid w:val="00526DB5"/>
    <w:rsid w:val="005322A4"/>
    <w:rsid w:val="005347D5"/>
    <w:rsid w:val="00537365"/>
    <w:rsid w:val="00537725"/>
    <w:rsid w:val="0054000D"/>
    <w:rsid w:val="005456B5"/>
    <w:rsid w:val="0054577E"/>
    <w:rsid w:val="00547D08"/>
    <w:rsid w:val="0055073D"/>
    <w:rsid w:val="00551AF0"/>
    <w:rsid w:val="005522D4"/>
    <w:rsid w:val="005551BB"/>
    <w:rsid w:val="00564897"/>
    <w:rsid w:val="00565C0D"/>
    <w:rsid w:val="0056742E"/>
    <w:rsid w:val="005679C3"/>
    <w:rsid w:val="00575F04"/>
    <w:rsid w:val="00580985"/>
    <w:rsid w:val="00582DFE"/>
    <w:rsid w:val="00585781"/>
    <w:rsid w:val="00585956"/>
    <w:rsid w:val="00585CDA"/>
    <w:rsid w:val="005947AD"/>
    <w:rsid w:val="00595287"/>
    <w:rsid w:val="005957B9"/>
    <w:rsid w:val="005A1C48"/>
    <w:rsid w:val="005A2229"/>
    <w:rsid w:val="005A2757"/>
    <w:rsid w:val="005A2E80"/>
    <w:rsid w:val="005A3085"/>
    <w:rsid w:val="005A4F73"/>
    <w:rsid w:val="005B1E91"/>
    <w:rsid w:val="005B22EF"/>
    <w:rsid w:val="005B5CD6"/>
    <w:rsid w:val="005C07D5"/>
    <w:rsid w:val="005D192A"/>
    <w:rsid w:val="005D54E6"/>
    <w:rsid w:val="005D5DB5"/>
    <w:rsid w:val="005E26A4"/>
    <w:rsid w:val="005E38BC"/>
    <w:rsid w:val="005E5142"/>
    <w:rsid w:val="005F515C"/>
    <w:rsid w:val="005F6D2E"/>
    <w:rsid w:val="00601A19"/>
    <w:rsid w:val="00604800"/>
    <w:rsid w:val="006107AF"/>
    <w:rsid w:val="00612C99"/>
    <w:rsid w:val="00615316"/>
    <w:rsid w:val="00622E7A"/>
    <w:rsid w:val="00624B38"/>
    <w:rsid w:val="0063059C"/>
    <w:rsid w:val="006320AA"/>
    <w:rsid w:val="00640EB3"/>
    <w:rsid w:val="0064442F"/>
    <w:rsid w:val="006453BC"/>
    <w:rsid w:val="006543DC"/>
    <w:rsid w:val="006545D6"/>
    <w:rsid w:val="006600CF"/>
    <w:rsid w:val="006633CC"/>
    <w:rsid w:val="006637AA"/>
    <w:rsid w:val="00663E2A"/>
    <w:rsid w:val="0066527E"/>
    <w:rsid w:val="00681E91"/>
    <w:rsid w:val="006821C3"/>
    <w:rsid w:val="00682B69"/>
    <w:rsid w:val="00683E28"/>
    <w:rsid w:val="0068438B"/>
    <w:rsid w:val="00691EDE"/>
    <w:rsid w:val="00697A8A"/>
    <w:rsid w:val="006A019E"/>
    <w:rsid w:val="006A2C71"/>
    <w:rsid w:val="006A427E"/>
    <w:rsid w:val="006A777B"/>
    <w:rsid w:val="006A7AE0"/>
    <w:rsid w:val="006B079D"/>
    <w:rsid w:val="006C4206"/>
    <w:rsid w:val="006C4711"/>
    <w:rsid w:val="006C47C4"/>
    <w:rsid w:val="006C67D7"/>
    <w:rsid w:val="006D0B65"/>
    <w:rsid w:val="006D621F"/>
    <w:rsid w:val="006E478C"/>
    <w:rsid w:val="006E7B69"/>
    <w:rsid w:val="006F3938"/>
    <w:rsid w:val="006F5D89"/>
    <w:rsid w:val="00705613"/>
    <w:rsid w:val="007102C5"/>
    <w:rsid w:val="00711BBB"/>
    <w:rsid w:val="007146DF"/>
    <w:rsid w:val="00721A95"/>
    <w:rsid w:val="00723951"/>
    <w:rsid w:val="00724C19"/>
    <w:rsid w:val="007253CA"/>
    <w:rsid w:val="00726BBB"/>
    <w:rsid w:val="0073750B"/>
    <w:rsid w:val="0074307E"/>
    <w:rsid w:val="00744796"/>
    <w:rsid w:val="007521EA"/>
    <w:rsid w:val="00756F57"/>
    <w:rsid w:val="00763721"/>
    <w:rsid w:val="00765CF8"/>
    <w:rsid w:val="00767C3A"/>
    <w:rsid w:val="00770A21"/>
    <w:rsid w:val="007733F4"/>
    <w:rsid w:val="0077558E"/>
    <w:rsid w:val="00775E9F"/>
    <w:rsid w:val="00781E16"/>
    <w:rsid w:val="00787E22"/>
    <w:rsid w:val="00794AF1"/>
    <w:rsid w:val="0079511F"/>
    <w:rsid w:val="007B0965"/>
    <w:rsid w:val="007B2BCA"/>
    <w:rsid w:val="007B4D57"/>
    <w:rsid w:val="007B5F1C"/>
    <w:rsid w:val="007B6680"/>
    <w:rsid w:val="007B6D00"/>
    <w:rsid w:val="007C2FBD"/>
    <w:rsid w:val="007D15A5"/>
    <w:rsid w:val="007D16A7"/>
    <w:rsid w:val="007D4817"/>
    <w:rsid w:val="007D6944"/>
    <w:rsid w:val="007D6EDD"/>
    <w:rsid w:val="007D7DF4"/>
    <w:rsid w:val="007E03FD"/>
    <w:rsid w:val="007E35DA"/>
    <w:rsid w:val="007F028B"/>
    <w:rsid w:val="007F4041"/>
    <w:rsid w:val="007F53C6"/>
    <w:rsid w:val="00804DBE"/>
    <w:rsid w:val="00811542"/>
    <w:rsid w:val="008119D5"/>
    <w:rsid w:val="00815266"/>
    <w:rsid w:val="00820F56"/>
    <w:rsid w:val="00822772"/>
    <w:rsid w:val="00833D07"/>
    <w:rsid w:val="00834DE4"/>
    <w:rsid w:val="00842858"/>
    <w:rsid w:val="008439F3"/>
    <w:rsid w:val="008536CA"/>
    <w:rsid w:val="008537D8"/>
    <w:rsid w:val="00854719"/>
    <w:rsid w:val="0085557D"/>
    <w:rsid w:val="00865664"/>
    <w:rsid w:val="0086664C"/>
    <w:rsid w:val="00870119"/>
    <w:rsid w:val="00870C9D"/>
    <w:rsid w:val="0087450E"/>
    <w:rsid w:val="008871D0"/>
    <w:rsid w:val="00891206"/>
    <w:rsid w:val="0089384F"/>
    <w:rsid w:val="008947D4"/>
    <w:rsid w:val="0089737A"/>
    <w:rsid w:val="00897BCD"/>
    <w:rsid w:val="008A3C9C"/>
    <w:rsid w:val="008A5902"/>
    <w:rsid w:val="008A79C3"/>
    <w:rsid w:val="008B3ADA"/>
    <w:rsid w:val="008B40FF"/>
    <w:rsid w:val="008B5561"/>
    <w:rsid w:val="008B6343"/>
    <w:rsid w:val="008B6A45"/>
    <w:rsid w:val="008B7561"/>
    <w:rsid w:val="008E05BF"/>
    <w:rsid w:val="008E1622"/>
    <w:rsid w:val="008E2F4C"/>
    <w:rsid w:val="008E4126"/>
    <w:rsid w:val="008E4667"/>
    <w:rsid w:val="008E51D2"/>
    <w:rsid w:val="008E6E7D"/>
    <w:rsid w:val="008E7E4B"/>
    <w:rsid w:val="008F1EAC"/>
    <w:rsid w:val="008F26F9"/>
    <w:rsid w:val="00900B22"/>
    <w:rsid w:val="0090183E"/>
    <w:rsid w:val="00901F83"/>
    <w:rsid w:val="00903E3E"/>
    <w:rsid w:val="0090525D"/>
    <w:rsid w:val="00906B3A"/>
    <w:rsid w:val="0090770D"/>
    <w:rsid w:val="00911E29"/>
    <w:rsid w:val="00912EA8"/>
    <w:rsid w:val="00913D0F"/>
    <w:rsid w:val="00920EC1"/>
    <w:rsid w:val="009233A6"/>
    <w:rsid w:val="009238BD"/>
    <w:rsid w:val="009244DB"/>
    <w:rsid w:val="00937822"/>
    <w:rsid w:val="009401BF"/>
    <w:rsid w:val="00941C4A"/>
    <w:rsid w:val="00941F5A"/>
    <w:rsid w:val="009429F3"/>
    <w:rsid w:val="0095471A"/>
    <w:rsid w:val="00971987"/>
    <w:rsid w:val="00973908"/>
    <w:rsid w:val="00991C54"/>
    <w:rsid w:val="0099266A"/>
    <w:rsid w:val="00993182"/>
    <w:rsid w:val="00996184"/>
    <w:rsid w:val="009A4FF0"/>
    <w:rsid w:val="009A5D52"/>
    <w:rsid w:val="009B0FA0"/>
    <w:rsid w:val="009B4338"/>
    <w:rsid w:val="009D2B7D"/>
    <w:rsid w:val="009D3475"/>
    <w:rsid w:val="009D7DF2"/>
    <w:rsid w:val="009E2E61"/>
    <w:rsid w:val="009E49CB"/>
    <w:rsid w:val="009E7923"/>
    <w:rsid w:val="009F0260"/>
    <w:rsid w:val="009F2AB3"/>
    <w:rsid w:val="00A00357"/>
    <w:rsid w:val="00A006E5"/>
    <w:rsid w:val="00A03BE6"/>
    <w:rsid w:val="00A04B54"/>
    <w:rsid w:val="00A10E0B"/>
    <w:rsid w:val="00A10FD8"/>
    <w:rsid w:val="00A11BF0"/>
    <w:rsid w:val="00A16F8B"/>
    <w:rsid w:val="00A17BAA"/>
    <w:rsid w:val="00A22025"/>
    <w:rsid w:val="00A255AA"/>
    <w:rsid w:val="00A269EC"/>
    <w:rsid w:val="00A3260A"/>
    <w:rsid w:val="00A37A8B"/>
    <w:rsid w:val="00A41F12"/>
    <w:rsid w:val="00A43935"/>
    <w:rsid w:val="00A46E86"/>
    <w:rsid w:val="00A532EF"/>
    <w:rsid w:val="00A6076D"/>
    <w:rsid w:val="00A62948"/>
    <w:rsid w:val="00A63FDC"/>
    <w:rsid w:val="00A661A2"/>
    <w:rsid w:val="00A808C3"/>
    <w:rsid w:val="00A83A66"/>
    <w:rsid w:val="00A85B98"/>
    <w:rsid w:val="00A906BB"/>
    <w:rsid w:val="00A91AD7"/>
    <w:rsid w:val="00A95AF1"/>
    <w:rsid w:val="00A967F0"/>
    <w:rsid w:val="00AA4283"/>
    <w:rsid w:val="00AA6B9C"/>
    <w:rsid w:val="00AB0B33"/>
    <w:rsid w:val="00AB1314"/>
    <w:rsid w:val="00AB4AA0"/>
    <w:rsid w:val="00AB5E98"/>
    <w:rsid w:val="00AB7FE3"/>
    <w:rsid w:val="00AD3234"/>
    <w:rsid w:val="00AD6B48"/>
    <w:rsid w:val="00AD6C35"/>
    <w:rsid w:val="00AD7D98"/>
    <w:rsid w:val="00AE0427"/>
    <w:rsid w:val="00AE2587"/>
    <w:rsid w:val="00AE6374"/>
    <w:rsid w:val="00AF4A18"/>
    <w:rsid w:val="00B01A51"/>
    <w:rsid w:val="00B01C22"/>
    <w:rsid w:val="00B020C4"/>
    <w:rsid w:val="00B02CD8"/>
    <w:rsid w:val="00B02EC0"/>
    <w:rsid w:val="00B031D7"/>
    <w:rsid w:val="00B05333"/>
    <w:rsid w:val="00B12AFB"/>
    <w:rsid w:val="00B14857"/>
    <w:rsid w:val="00B155B5"/>
    <w:rsid w:val="00B162FA"/>
    <w:rsid w:val="00B22D91"/>
    <w:rsid w:val="00B2348D"/>
    <w:rsid w:val="00B24A3E"/>
    <w:rsid w:val="00B24C11"/>
    <w:rsid w:val="00B31613"/>
    <w:rsid w:val="00B34512"/>
    <w:rsid w:val="00B4063E"/>
    <w:rsid w:val="00B41C3D"/>
    <w:rsid w:val="00B45D6E"/>
    <w:rsid w:val="00B47DAC"/>
    <w:rsid w:val="00B57C31"/>
    <w:rsid w:val="00B70450"/>
    <w:rsid w:val="00B71B47"/>
    <w:rsid w:val="00B75AFA"/>
    <w:rsid w:val="00B76321"/>
    <w:rsid w:val="00B804FB"/>
    <w:rsid w:val="00B8297B"/>
    <w:rsid w:val="00B83AFE"/>
    <w:rsid w:val="00B95E2E"/>
    <w:rsid w:val="00BA4480"/>
    <w:rsid w:val="00BA5533"/>
    <w:rsid w:val="00BB1B1F"/>
    <w:rsid w:val="00BB61D1"/>
    <w:rsid w:val="00BC0642"/>
    <w:rsid w:val="00BC0649"/>
    <w:rsid w:val="00BC1FD5"/>
    <w:rsid w:val="00BC3AAB"/>
    <w:rsid w:val="00BC784E"/>
    <w:rsid w:val="00BD0D21"/>
    <w:rsid w:val="00BE7030"/>
    <w:rsid w:val="00BF017A"/>
    <w:rsid w:val="00BF1B07"/>
    <w:rsid w:val="00BF2E4F"/>
    <w:rsid w:val="00BF54C9"/>
    <w:rsid w:val="00C06E4B"/>
    <w:rsid w:val="00C07434"/>
    <w:rsid w:val="00C13A05"/>
    <w:rsid w:val="00C14432"/>
    <w:rsid w:val="00C22F4E"/>
    <w:rsid w:val="00C256E5"/>
    <w:rsid w:val="00C279E6"/>
    <w:rsid w:val="00C332EA"/>
    <w:rsid w:val="00C33954"/>
    <w:rsid w:val="00C36BBD"/>
    <w:rsid w:val="00C42BED"/>
    <w:rsid w:val="00C45130"/>
    <w:rsid w:val="00C527C3"/>
    <w:rsid w:val="00C65119"/>
    <w:rsid w:val="00C657EF"/>
    <w:rsid w:val="00C710E2"/>
    <w:rsid w:val="00C72CA0"/>
    <w:rsid w:val="00C76DDA"/>
    <w:rsid w:val="00C82226"/>
    <w:rsid w:val="00C82629"/>
    <w:rsid w:val="00C842C8"/>
    <w:rsid w:val="00C855BF"/>
    <w:rsid w:val="00C8762E"/>
    <w:rsid w:val="00C87C8D"/>
    <w:rsid w:val="00C920E4"/>
    <w:rsid w:val="00C95129"/>
    <w:rsid w:val="00C95FBC"/>
    <w:rsid w:val="00CA4873"/>
    <w:rsid w:val="00CA5736"/>
    <w:rsid w:val="00CB068E"/>
    <w:rsid w:val="00CB06B9"/>
    <w:rsid w:val="00CB3647"/>
    <w:rsid w:val="00CB554D"/>
    <w:rsid w:val="00CC22C9"/>
    <w:rsid w:val="00CC35F7"/>
    <w:rsid w:val="00CC3E82"/>
    <w:rsid w:val="00CC5D35"/>
    <w:rsid w:val="00CC65DF"/>
    <w:rsid w:val="00CC7BF8"/>
    <w:rsid w:val="00CD1446"/>
    <w:rsid w:val="00CE362F"/>
    <w:rsid w:val="00CE3AB2"/>
    <w:rsid w:val="00CF5D5C"/>
    <w:rsid w:val="00CF5D71"/>
    <w:rsid w:val="00CF67B9"/>
    <w:rsid w:val="00D02DB1"/>
    <w:rsid w:val="00D10035"/>
    <w:rsid w:val="00D1144B"/>
    <w:rsid w:val="00D138CA"/>
    <w:rsid w:val="00D144D9"/>
    <w:rsid w:val="00D14E49"/>
    <w:rsid w:val="00D153ED"/>
    <w:rsid w:val="00D170A2"/>
    <w:rsid w:val="00D173DA"/>
    <w:rsid w:val="00D241EC"/>
    <w:rsid w:val="00D24618"/>
    <w:rsid w:val="00D24B88"/>
    <w:rsid w:val="00D27B5B"/>
    <w:rsid w:val="00D33724"/>
    <w:rsid w:val="00D40262"/>
    <w:rsid w:val="00D41187"/>
    <w:rsid w:val="00D424F9"/>
    <w:rsid w:val="00D45316"/>
    <w:rsid w:val="00D51069"/>
    <w:rsid w:val="00D523D6"/>
    <w:rsid w:val="00D550C4"/>
    <w:rsid w:val="00D6016D"/>
    <w:rsid w:val="00D61272"/>
    <w:rsid w:val="00D63EF3"/>
    <w:rsid w:val="00D718C6"/>
    <w:rsid w:val="00D72D4E"/>
    <w:rsid w:val="00D76516"/>
    <w:rsid w:val="00D76AA8"/>
    <w:rsid w:val="00D879BE"/>
    <w:rsid w:val="00D92AE8"/>
    <w:rsid w:val="00D92AEA"/>
    <w:rsid w:val="00D94250"/>
    <w:rsid w:val="00D965F1"/>
    <w:rsid w:val="00D9741D"/>
    <w:rsid w:val="00D975C9"/>
    <w:rsid w:val="00D97A12"/>
    <w:rsid w:val="00DA39C8"/>
    <w:rsid w:val="00DA6153"/>
    <w:rsid w:val="00DA6309"/>
    <w:rsid w:val="00DA6A9A"/>
    <w:rsid w:val="00DA7507"/>
    <w:rsid w:val="00DA7AF4"/>
    <w:rsid w:val="00DB3847"/>
    <w:rsid w:val="00DB70A1"/>
    <w:rsid w:val="00DD030C"/>
    <w:rsid w:val="00DD2D38"/>
    <w:rsid w:val="00DD3AC8"/>
    <w:rsid w:val="00DD49B5"/>
    <w:rsid w:val="00DE0F78"/>
    <w:rsid w:val="00DE2364"/>
    <w:rsid w:val="00DE6BAE"/>
    <w:rsid w:val="00DF15B2"/>
    <w:rsid w:val="00DF5E4E"/>
    <w:rsid w:val="00E00FE8"/>
    <w:rsid w:val="00E05D94"/>
    <w:rsid w:val="00E11B3F"/>
    <w:rsid w:val="00E12A5E"/>
    <w:rsid w:val="00E12FF3"/>
    <w:rsid w:val="00E14806"/>
    <w:rsid w:val="00E20E7E"/>
    <w:rsid w:val="00E215EE"/>
    <w:rsid w:val="00E21EC8"/>
    <w:rsid w:val="00E222A0"/>
    <w:rsid w:val="00E26962"/>
    <w:rsid w:val="00E31A62"/>
    <w:rsid w:val="00E32446"/>
    <w:rsid w:val="00E35262"/>
    <w:rsid w:val="00E416D9"/>
    <w:rsid w:val="00E445D8"/>
    <w:rsid w:val="00E47FAB"/>
    <w:rsid w:val="00E5127D"/>
    <w:rsid w:val="00E659DE"/>
    <w:rsid w:val="00E65CA2"/>
    <w:rsid w:val="00E67267"/>
    <w:rsid w:val="00E7147F"/>
    <w:rsid w:val="00E725A5"/>
    <w:rsid w:val="00E760E2"/>
    <w:rsid w:val="00E762C7"/>
    <w:rsid w:val="00E77E2B"/>
    <w:rsid w:val="00E80960"/>
    <w:rsid w:val="00E832BC"/>
    <w:rsid w:val="00E90390"/>
    <w:rsid w:val="00E92FE7"/>
    <w:rsid w:val="00E93FF4"/>
    <w:rsid w:val="00E965DD"/>
    <w:rsid w:val="00E96BF3"/>
    <w:rsid w:val="00EA0CC1"/>
    <w:rsid w:val="00EA29BA"/>
    <w:rsid w:val="00EA3821"/>
    <w:rsid w:val="00EA7D7E"/>
    <w:rsid w:val="00EB5A94"/>
    <w:rsid w:val="00EB612A"/>
    <w:rsid w:val="00EC6165"/>
    <w:rsid w:val="00EC6E53"/>
    <w:rsid w:val="00EC79DA"/>
    <w:rsid w:val="00EC7DC6"/>
    <w:rsid w:val="00ED10ED"/>
    <w:rsid w:val="00ED1955"/>
    <w:rsid w:val="00ED2FF4"/>
    <w:rsid w:val="00ED31F5"/>
    <w:rsid w:val="00ED3B4B"/>
    <w:rsid w:val="00ED70C2"/>
    <w:rsid w:val="00EE2A75"/>
    <w:rsid w:val="00EE7CFF"/>
    <w:rsid w:val="00EF05C1"/>
    <w:rsid w:val="00EF3EA8"/>
    <w:rsid w:val="00EF5512"/>
    <w:rsid w:val="00F071E8"/>
    <w:rsid w:val="00F10244"/>
    <w:rsid w:val="00F11192"/>
    <w:rsid w:val="00F13886"/>
    <w:rsid w:val="00F13C2F"/>
    <w:rsid w:val="00F16B34"/>
    <w:rsid w:val="00F2111D"/>
    <w:rsid w:val="00F27811"/>
    <w:rsid w:val="00F40494"/>
    <w:rsid w:val="00F5209A"/>
    <w:rsid w:val="00F528E6"/>
    <w:rsid w:val="00F55511"/>
    <w:rsid w:val="00F61CBA"/>
    <w:rsid w:val="00F63968"/>
    <w:rsid w:val="00F700DE"/>
    <w:rsid w:val="00F727EB"/>
    <w:rsid w:val="00F7413B"/>
    <w:rsid w:val="00F7695F"/>
    <w:rsid w:val="00F8651D"/>
    <w:rsid w:val="00F949A5"/>
    <w:rsid w:val="00F950EB"/>
    <w:rsid w:val="00F9712C"/>
    <w:rsid w:val="00FA46EF"/>
    <w:rsid w:val="00FB03E1"/>
    <w:rsid w:val="00FB0DC2"/>
    <w:rsid w:val="00FB4E36"/>
    <w:rsid w:val="00FB5CC1"/>
    <w:rsid w:val="00FC2FA8"/>
    <w:rsid w:val="00FC6130"/>
    <w:rsid w:val="00FD42C6"/>
    <w:rsid w:val="00FD44E0"/>
    <w:rsid w:val="00FF3E04"/>
    <w:rsid w:val="00FF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772B400"/>
  <w15:docId w15:val="{154577EE-D7D9-4BFB-8396-4BD00683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22D91"/>
    <w:pPr>
      <w:spacing w:line="280" w:lineRule="atLeast"/>
    </w:pPr>
  </w:style>
  <w:style w:type="paragraph" w:styleId="Kop1">
    <w:name w:val="heading 1"/>
    <w:aliases w:val="hoofdstuktitel,IBA Kop1,Hoofdstuktitel"/>
    <w:basedOn w:val="Standaard"/>
    <w:next w:val="Standaard"/>
    <w:link w:val="Kop1Char"/>
    <w:uiPriority w:val="1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,Paragraaf"/>
    <w:basedOn w:val="Standaard"/>
    <w:next w:val="Standaard"/>
    <w:link w:val="Kop2Char"/>
    <w:uiPriority w:val="1"/>
    <w:unhideWhenUsed/>
    <w:qFormat/>
    <w:rsid w:val="00417AEE"/>
    <w:pPr>
      <w:keepNext/>
      <w:keepLines/>
      <w:numPr>
        <w:ilvl w:val="1"/>
        <w:numId w:val="4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,Subparagraaf"/>
    <w:basedOn w:val="Standaard"/>
    <w:next w:val="Standaard"/>
    <w:link w:val="Kop3Char"/>
    <w:uiPriority w:val="1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ind w:left="907" w:hanging="907"/>
      <w:outlineLvl w:val="3"/>
    </w:pPr>
    <w:rPr>
      <w:b/>
      <w:bCs/>
      <w:iCs/>
    </w:rPr>
  </w:style>
  <w:style w:type="paragraph" w:styleId="Kop5">
    <w:name w:val="heading 5"/>
    <w:aliases w:val="IBA kop5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,Hoofdstuktitel Char"/>
    <w:basedOn w:val="Standaardalinea-lettertype"/>
    <w:link w:val="Kop1"/>
    <w:uiPriority w:val="1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,Paragraaf Char"/>
    <w:basedOn w:val="Standaardalinea-lettertype"/>
    <w:link w:val="Kop2"/>
    <w:uiPriority w:val="1"/>
    <w:rsid w:val="00417AEE"/>
    <w:rPr>
      <w:b/>
      <w:bCs/>
      <w:sz w:val="28"/>
      <w:szCs w:val="26"/>
    </w:rPr>
  </w:style>
  <w:style w:type="character" w:customStyle="1" w:styleId="Kop3Char">
    <w:name w:val="Kop 3 Char"/>
    <w:aliases w:val="IBA Kop3 Char,Subparagraaf Char"/>
    <w:basedOn w:val="Standaardalinea-lettertype"/>
    <w:link w:val="Kop3"/>
    <w:uiPriority w:val="1"/>
    <w:rsid w:val="00C76DDA"/>
    <w:rPr>
      <w:b/>
      <w:sz w:val="24"/>
    </w:rPr>
  </w:style>
  <w:style w:type="character" w:customStyle="1" w:styleId="Kop4Char">
    <w:name w:val="Kop 4 Char"/>
    <w:aliases w:val="IBA Kop4 Char"/>
    <w:basedOn w:val="Standaardalinea-lettertype"/>
    <w:link w:val="Kop4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rsid w:val="00C54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uiPriority w:val="99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Ondertitel">
    <w:name w:val="Subtitle"/>
    <w:basedOn w:val="Standaard"/>
    <w:next w:val="Standaard"/>
    <w:link w:val="Onder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"/>
    <w:basedOn w:val="Standaardalinea-lettertype"/>
    <w:link w:val="Kop5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iPriority w:val="99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B5561"/>
    <w:rPr>
      <w:vertAlign w:val="superscript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iPriority w:val="35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7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paragraph" w:customStyle="1" w:styleId="Lijstalinea2">
    <w:name w:val="Lijstalinea2"/>
    <w:basedOn w:val="Standaard"/>
    <w:uiPriority w:val="99"/>
    <w:rsid w:val="00663E2A"/>
    <w:pPr>
      <w:suppressAutoHyphens/>
      <w:overflowPunct w:val="0"/>
      <w:autoSpaceDE w:val="0"/>
      <w:spacing w:line="270" w:lineRule="atLeast"/>
      <w:ind w:left="720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OpsommetCijfer">
    <w:name w:val="Opsom met Cijfer"/>
    <w:basedOn w:val="Standaard"/>
    <w:uiPriority w:val="99"/>
    <w:rsid w:val="001532A7"/>
    <w:pPr>
      <w:numPr>
        <w:numId w:val="8"/>
      </w:num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37E19"/>
    <w:rPr>
      <w:color w:val="999999" w:themeColor="followedHyperlink"/>
      <w:u w:val="single"/>
    </w:rPr>
  </w:style>
  <w:style w:type="paragraph" w:customStyle="1" w:styleId="Default">
    <w:name w:val="Default"/>
    <w:rsid w:val="003D54DF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Titel">
    <w:name w:val="Title"/>
    <w:basedOn w:val="Standaard"/>
    <w:link w:val="TitelChar"/>
    <w:uiPriority w:val="99"/>
    <w:qFormat/>
    <w:rsid w:val="00EA0CC1"/>
    <w:pPr>
      <w:spacing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sid w:val="00EA0CC1"/>
    <w:rPr>
      <w:rFonts w:ascii="Times New Roman" w:eastAsia="Times New Roman" w:hAnsi="Times New Roman"/>
      <w:b/>
      <w:bCs/>
      <w:sz w:val="24"/>
      <w:szCs w:val="24"/>
      <w:lang w:eastAsia="nl-NL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4543FF"/>
  </w:style>
  <w:style w:type="character" w:styleId="Tekstvantijdelijkeaanduiding">
    <w:name w:val="Placeholder Text"/>
    <w:basedOn w:val="Standaardalinea-lettertype"/>
    <w:uiPriority w:val="99"/>
    <w:semiHidden/>
    <w:rsid w:val="004543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8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AB56CEE33E994E8CB48508E090D44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D8E313-C47E-ED45-8598-E56F28BE417F}"/>
      </w:docPartPr>
      <w:docPartBody>
        <w:p w:rsidR="00BB3CF7" w:rsidRDefault="00BB3CF7">
          <w:pPr>
            <w:pStyle w:val="E3AB56CEE33E994E8CB48508E090D447"/>
          </w:pPr>
          <w:r w:rsidRPr="00B11BAB">
            <w:rPr>
              <w:rStyle w:val="Tekstvantijdelijkeaanduiding"/>
            </w:rPr>
            <w:t>Kies een item.</w:t>
          </w:r>
        </w:p>
      </w:docPartBody>
    </w:docPart>
    <w:docPart>
      <w:docPartPr>
        <w:name w:val="F2F2CF94511F324FA0FAF611FD87BF0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885A2C-62C6-4349-97F9-B9808482519D}"/>
      </w:docPartPr>
      <w:docPartBody>
        <w:p w:rsidR="00BB3CF7" w:rsidRDefault="00BB3CF7">
          <w:pPr>
            <w:pStyle w:val="F2F2CF94511F324FA0FAF611FD87BF06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6FC94090E39947379B6BC58803977B3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1C6124-8CC0-4314-AD3E-B0EDACCFECC6}"/>
      </w:docPartPr>
      <w:docPartBody>
        <w:p w:rsidR="00000000" w:rsidRDefault="001372D5" w:rsidP="001372D5">
          <w:pPr>
            <w:pStyle w:val="6FC94090E39947379B6BC58803977B3E"/>
          </w:pPr>
          <w:r w:rsidRPr="00B11BAB">
            <w:rPr>
              <w:rStyle w:val="Tekstvantijdelijkeaanduiding"/>
            </w:rPr>
            <w:t>Kies een item.</w:t>
          </w:r>
        </w:p>
      </w:docPartBody>
    </w:docPart>
    <w:docPart>
      <w:docPartPr>
        <w:name w:val="900BF4110C4A42C1B0E9C25ED67A2DF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0725A7A-82D2-4862-86E9-837ACE58F7F0}"/>
      </w:docPartPr>
      <w:docPartBody>
        <w:p w:rsidR="00000000" w:rsidRDefault="001372D5" w:rsidP="001372D5">
          <w:pPr>
            <w:pStyle w:val="900BF4110C4A42C1B0E9C25ED67A2DF5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CF7"/>
    <w:rsid w:val="00031109"/>
    <w:rsid w:val="00031A9D"/>
    <w:rsid w:val="00045014"/>
    <w:rsid w:val="00080862"/>
    <w:rsid w:val="00091C67"/>
    <w:rsid w:val="000E7FF0"/>
    <w:rsid w:val="000F2967"/>
    <w:rsid w:val="000F5C84"/>
    <w:rsid w:val="000F6B64"/>
    <w:rsid w:val="00103A60"/>
    <w:rsid w:val="001223C3"/>
    <w:rsid w:val="0013721C"/>
    <w:rsid w:val="001372D5"/>
    <w:rsid w:val="00163AC1"/>
    <w:rsid w:val="00182F0B"/>
    <w:rsid w:val="00242E37"/>
    <w:rsid w:val="002C2DF7"/>
    <w:rsid w:val="003142A1"/>
    <w:rsid w:val="00391CF2"/>
    <w:rsid w:val="003B2703"/>
    <w:rsid w:val="003B7973"/>
    <w:rsid w:val="003F23D8"/>
    <w:rsid w:val="00413F40"/>
    <w:rsid w:val="0043040B"/>
    <w:rsid w:val="00435F40"/>
    <w:rsid w:val="00464E27"/>
    <w:rsid w:val="00470C03"/>
    <w:rsid w:val="004B124E"/>
    <w:rsid w:val="004F6DC8"/>
    <w:rsid w:val="005323EF"/>
    <w:rsid w:val="0054035B"/>
    <w:rsid w:val="005731A1"/>
    <w:rsid w:val="0058138D"/>
    <w:rsid w:val="005834D4"/>
    <w:rsid w:val="00596361"/>
    <w:rsid w:val="005A6EDD"/>
    <w:rsid w:val="005B1F6B"/>
    <w:rsid w:val="005C30F3"/>
    <w:rsid w:val="0060315B"/>
    <w:rsid w:val="006346F2"/>
    <w:rsid w:val="006A310A"/>
    <w:rsid w:val="006A5761"/>
    <w:rsid w:val="006D25B8"/>
    <w:rsid w:val="006F7645"/>
    <w:rsid w:val="00727549"/>
    <w:rsid w:val="007917F2"/>
    <w:rsid w:val="007D46ED"/>
    <w:rsid w:val="007F0D0E"/>
    <w:rsid w:val="007F3091"/>
    <w:rsid w:val="00810927"/>
    <w:rsid w:val="00852CD4"/>
    <w:rsid w:val="008557FD"/>
    <w:rsid w:val="00861CA6"/>
    <w:rsid w:val="008C6F4C"/>
    <w:rsid w:val="008E3D42"/>
    <w:rsid w:val="0099632B"/>
    <w:rsid w:val="00A20BE2"/>
    <w:rsid w:val="00A32155"/>
    <w:rsid w:val="00AA032F"/>
    <w:rsid w:val="00AB11D1"/>
    <w:rsid w:val="00AC21B5"/>
    <w:rsid w:val="00AD71DA"/>
    <w:rsid w:val="00B564F8"/>
    <w:rsid w:val="00B95D7F"/>
    <w:rsid w:val="00BB3CF7"/>
    <w:rsid w:val="00BB5A3A"/>
    <w:rsid w:val="00BD6044"/>
    <w:rsid w:val="00C53D63"/>
    <w:rsid w:val="00C754AC"/>
    <w:rsid w:val="00CA7F4D"/>
    <w:rsid w:val="00CF12FF"/>
    <w:rsid w:val="00D53180"/>
    <w:rsid w:val="00D73422"/>
    <w:rsid w:val="00D7407E"/>
    <w:rsid w:val="00D906CD"/>
    <w:rsid w:val="00DA56AA"/>
    <w:rsid w:val="00DB6C3D"/>
    <w:rsid w:val="00DF3A24"/>
    <w:rsid w:val="00E404A1"/>
    <w:rsid w:val="00F50D15"/>
    <w:rsid w:val="00FB4C72"/>
    <w:rsid w:val="00FD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nl-N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372D5"/>
    <w:rPr>
      <w:color w:val="808080"/>
    </w:rPr>
  </w:style>
  <w:style w:type="paragraph" w:customStyle="1" w:styleId="E3AB56CEE33E994E8CB48508E090D447">
    <w:name w:val="E3AB56CEE33E994E8CB48508E090D447"/>
  </w:style>
  <w:style w:type="paragraph" w:customStyle="1" w:styleId="F2F2CF94511F324FA0FAF611FD87BF06">
    <w:name w:val="F2F2CF94511F324FA0FAF611FD87BF06"/>
  </w:style>
  <w:style w:type="paragraph" w:customStyle="1" w:styleId="AD6D6D62C8990A4A942359709E961779">
    <w:name w:val="AD6D6D62C8990A4A942359709E961779"/>
  </w:style>
  <w:style w:type="paragraph" w:customStyle="1" w:styleId="5DE36AD519DB0346B5A11801DC855FC5">
    <w:name w:val="5DE36AD519DB0346B5A11801DC855FC5"/>
    <w:rsid w:val="00BB3CF7"/>
  </w:style>
  <w:style w:type="paragraph" w:customStyle="1" w:styleId="508CAFFA3B88454CB6134A135F68EC58">
    <w:name w:val="508CAFFA3B88454CB6134A135F68EC58"/>
    <w:rsid w:val="00BB3CF7"/>
  </w:style>
  <w:style w:type="paragraph" w:customStyle="1" w:styleId="4BB5B3CFEF54E5408AE655973DF1478E">
    <w:name w:val="4BB5B3CFEF54E5408AE655973DF1478E"/>
    <w:rsid w:val="00BB3CF7"/>
  </w:style>
  <w:style w:type="paragraph" w:customStyle="1" w:styleId="016E176328E79340B0570075A300B1CA">
    <w:name w:val="016E176328E79340B0570075A300B1CA"/>
    <w:rsid w:val="00BB3CF7"/>
  </w:style>
  <w:style w:type="paragraph" w:customStyle="1" w:styleId="2FB46BDC00C6304C9C525633CC476D2F">
    <w:name w:val="2FB46BDC00C6304C9C525633CC476D2F"/>
    <w:rsid w:val="00BB3CF7"/>
  </w:style>
  <w:style w:type="paragraph" w:customStyle="1" w:styleId="17B9CA2AB8BB734D842CAF13EED1A236">
    <w:name w:val="17B9CA2AB8BB734D842CAF13EED1A236"/>
    <w:rsid w:val="00BB3CF7"/>
  </w:style>
  <w:style w:type="paragraph" w:customStyle="1" w:styleId="D0124EC5F15140CB98AD8678718245AB">
    <w:name w:val="D0124EC5F15140CB98AD8678718245AB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2DDFA2E104514789ACD0C8576C5BCFB8">
    <w:name w:val="2DDFA2E104514789ACD0C8576C5BCFB8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CD366930FCA34907B8941CE9F2C5B8AA">
    <w:name w:val="CD366930FCA34907B8941CE9F2C5B8AA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8562966A305641CC9E194185EDDCB2A8">
    <w:name w:val="8562966A305641CC9E194185EDDCB2A8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8CDDA95740F14423B56007554BFA0EF0">
    <w:name w:val="8CDDA95740F14423B56007554BFA0EF0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606AEF42E1244598BADE263C029426BD">
    <w:name w:val="606AEF42E1244598BADE263C029426BD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E224B4B11A294705858D6E3F1597F0D1">
    <w:name w:val="E224B4B11A294705858D6E3F1597F0D1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4711BE636ADB47C99A2928D60D089EC8">
    <w:name w:val="4711BE636ADB47C99A2928D60D089EC8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D86453FA982843C3A61A3D2E7A801991">
    <w:name w:val="D86453FA982843C3A61A3D2E7A801991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117D798DB1784EA59D16BD3028FFF560">
    <w:name w:val="117D798DB1784EA59D16BD3028FFF560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FF0B42716F834B5E873DC5096122A0A8">
    <w:name w:val="FF0B42716F834B5E873DC5096122A0A8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0D4C425FCD9C4939A65CC0254EBBC00C">
    <w:name w:val="0D4C425FCD9C4939A65CC0254EBBC00C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B278FC4A47D4465D876FDF102513E764">
    <w:name w:val="B278FC4A47D4465D876FDF102513E764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530DD0129E164633920457899F448496">
    <w:name w:val="530DD0129E164633920457899F448496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6D698F69EE9B421294B128C849FA39EE">
    <w:name w:val="6D698F69EE9B421294B128C849FA39EE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06C17AEE7B7A4443891E264C84A4D952">
    <w:name w:val="06C17AEE7B7A4443891E264C84A4D952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B945DFFB1334496094026F85BA3423ED">
    <w:name w:val="B945DFFB1334496094026F85BA3423ED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D0AC241D6AEF4471896FE2AFAE0CE195">
    <w:name w:val="D0AC241D6AEF4471896FE2AFAE0CE195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114453FA2F8641BBABF6B525949E002D">
    <w:name w:val="114453FA2F8641BBABF6B525949E002D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CA51D7A8BB0849C08D1C3DC21DBF80CE">
    <w:name w:val="CA51D7A8BB0849C08D1C3DC21DBF80CE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01C2BE0531DA4688BA989DA3D2EB5DC9">
    <w:name w:val="01C2BE0531DA4688BA989DA3D2EB5DC9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611038CFF12C4EA4BE3C7215CF532703">
    <w:name w:val="611038CFF12C4EA4BE3C7215CF532703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537B9899B8F14BEBA1B8CBBCAADC9280">
    <w:name w:val="537B9899B8F14BEBA1B8CBBCAADC9280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88296AC3597343FC819808A61B830791">
    <w:name w:val="88296AC3597343FC819808A61B830791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C4C2690152F14BE68D2D9ABCCA6201DC">
    <w:name w:val="C4C2690152F14BE68D2D9ABCCA6201DC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2699A1C85B844CF39E070882D363741D">
    <w:name w:val="2699A1C85B844CF39E070882D363741D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F1DD0FDE077642B6972A5E9F3BE06BD4">
    <w:name w:val="F1DD0FDE077642B6972A5E9F3BE06BD4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0419F588F45B465C9F42B97B47550F65">
    <w:name w:val="0419F588F45B465C9F42B97B47550F65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4F257F506AED40C380394153B4E58357">
    <w:name w:val="4F257F506AED40C380394153B4E58357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2B5178638DD64FEBBEBB1A4B6608A7D3">
    <w:name w:val="2B5178638DD64FEBBEBB1A4B6608A7D3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E001801F3DF0444B923A2968F12D181D">
    <w:name w:val="E001801F3DF0444B923A2968F12D181D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B319E2A4C43B4D8FA0735CB247A4E839">
    <w:name w:val="B319E2A4C43B4D8FA0735CB247A4E839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7EE03834F3924319A46832817F34F4F3">
    <w:name w:val="7EE03834F3924319A46832817F34F4F3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B4E8C748C1144782A9D96817179AA352">
    <w:name w:val="B4E8C748C1144782A9D96817179AA352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D4D97D6153F940459DCE311D7580DFC0">
    <w:name w:val="D4D97D6153F940459DCE311D7580DFC0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D10B1E9BE7B8402B9B438248244A0A29">
    <w:name w:val="D10B1E9BE7B8402B9B438248244A0A29"/>
    <w:rsid w:val="0099632B"/>
    <w:pPr>
      <w:spacing w:after="200" w:line="276" w:lineRule="auto"/>
    </w:pPr>
    <w:rPr>
      <w:sz w:val="22"/>
      <w:szCs w:val="22"/>
      <w:lang w:eastAsia="nl-NL"/>
    </w:rPr>
  </w:style>
  <w:style w:type="paragraph" w:customStyle="1" w:styleId="D64DD5BEBB8AA24E853621255E07EC87">
    <w:name w:val="D64DD5BEBB8AA24E853621255E07EC87"/>
    <w:rsid w:val="000F5C84"/>
  </w:style>
  <w:style w:type="paragraph" w:customStyle="1" w:styleId="A6AB33F0DE956B4480B89FF6E3F61E2F">
    <w:name w:val="A6AB33F0DE956B4480B89FF6E3F61E2F"/>
    <w:rsid w:val="000F5C84"/>
  </w:style>
  <w:style w:type="paragraph" w:customStyle="1" w:styleId="C2B96A0042DEED46A0BEB4DC765446AF">
    <w:name w:val="C2B96A0042DEED46A0BEB4DC765446AF"/>
    <w:rsid w:val="000F5C84"/>
  </w:style>
  <w:style w:type="paragraph" w:customStyle="1" w:styleId="59894B789C4CDB4782C64C2682CB56B7">
    <w:name w:val="59894B789C4CDB4782C64C2682CB56B7"/>
    <w:rsid w:val="00470C03"/>
    <w:rPr>
      <w:lang w:eastAsia="nl-NL"/>
    </w:rPr>
  </w:style>
  <w:style w:type="paragraph" w:customStyle="1" w:styleId="96A51B205EAD0E4F967DF05E0095F9FA">
    <w:name w:val="96A51B205EAD0E4F967DF05E0095F9FA"/>
    <w:rsid w:val="00470C03"/>
    <w:rPr>
      <w:lang w:eastAsia="nl-NL"/>
    </w:rPr>
  </w:style>
  <w:style w:type="paragraph" w:customStyle="1" w:styleId="FB79CEE84D0EC746AD17960CF5EC20DE">
    <w:name w:val="FB79CEE84D0EC746AD17960CF5EC20DE"/>
    <w:rsid w:val="00470C03"/>
    <w:rPr>
      <w:lang w:eastAsia="nl-NL"/>
    </w:rPr>
  </w:style>
  <w:style w:type="paragraph" w:customStyle="1" w:styleId="3060350917D6734A9BBD6C4ED8155D85">
    <w:name w:val="3060350917D6734A9BBD6C4ED8155D85"/>
    <w:rsid w:val="00470C03"/>
    <w:rPr>
      <w:lang w:eastAsia="nl-NL"/>
    </w:rPr>
  </w:style>
  <w:style w:type="paragraph" w:customStyle="1" w:styleId="F05FE8A460EE3649B31E2168C4410C9D">
    <w:name w:val="F05FE8A460EE3649B31E2168C4410C9D"/>
    <w:rsid w:val="00470C03"/>
    <w:rPr>
      <w:lang w:eastAsia="nl-NL"/>
    </w:rPr>
  </w:style>
  <w:style w:type="paragraph" w:customStyle="1" w:styleId="B67F724A567FA445A2061F639CAB3B7A">
    <w:name w:val="B67F724A567FA445A2061F639CAB3B7A"/>
    <w:rsid w:val="00470C03"/>
    <w:rPr>
      <w:lang w:eastAsia="nl-NL"/>
    </w:rPr>
  </w:style>
  <w:style w:type="paragraph" w:customStyle="1" w:styleId="3DC83C9673D2A546B225736E929BE509">
    <w:name w:val="3DC83C9673D2A546B225736E929BE509"/>
    <w:rsid w:val="00470C03"/>
    <w:rPr>
      <w:lang w:eastAsia="nl-NL"/>
    </w:rPr>
  </w:style>
  <w:style w:type="paragraph" w:customStyle="1" w:styleId="F4B012945CA18744B114F2EE48954433">
    <w:name w:val="F4B012945CA18744B114F2EE48954433"/>
    <w:rsid w:val="00470C03"/>
    <w:rPr>
      <w:lang w:eastAsia="nl-NL"/>
    </w:rPr>
  </w:style>
  <w:style w:type="paragraph" w:customStyle="1" w:styleId="D6075A2D4C9D6544BCF532B591F6A71F">
    <w:name w:val="D6075A2D4C9D6544BCF532B591F6A71F"/>
    <w:rsid w:val="00470C03"/>
    <w:rPr>
      <w:lang w:eastAsia="nl-NL"/>
    </w:rPr>
  </w:style>
  <w:style w:type="paragraph" w:customStyle="1" w:styleId="DB16922DEC2BB446AE6636A784C177FA">
    <w:name w:val="DB16922DEC2BB446AE6636A784C177FA"/>
    <w:rsid w:val="00470C03"/>
    <w:rPr>
      <w:lang w:eastAsia="nl-NL"/>
    </w:rPr>
  </w:style>
  <w:style w:type="paragraph" w:customStyle="1" w:styleId="3F92E614203EAF44BAB33024A552DC0E">
    <w:name w:val="3F92E614203EAF44BAB33024A552DC0E"/>
    <w:rsid w:val="00470C03"/>
    <w:rPr>
      <w:lang w:eastAsia="nl-NL"/>
    </w:rPr>
  </w:style>
  <w:style w:type="paragraph" w:customStyle="1" w:styleId="9A411845885BE843B2ED1E5DE869AC93">
    <w:name w:val="9A411845885BE843B2ED1E5DE869AC93"/>
    <w:rsid w:val="00470C03"/>
    <w:rPr>
      <w:lang w:eastAsia="nl-NL"/>
    </w:rPr>
  </w:style>
  <w:style w:type="paragraph" w:customStyle="1" w:styleId="3C52FCDA8A1CE243BF4D8A6BB403941D">
    <w:name w:val="3C52FCDA8A1CE243BF4D8A6BB403941D"/>
    <w:rsid w:val="00470C03"/>
    <w:rPr>
      <w:lang w:eastAsia="nl-NL"/>
    </w:rPr>
  </w:style>
  <w:style w:type="paragraph" w:customStyle="1" w:styleId="58C2B73A6DB5044F92F3D2A85023CF8D">
    <w:name w:val="58C2B73A6DB5044F92F3D2A85023CF8D"/>
    <w:rsid w:val="00470C03"/>
    <w:rPr>
      <w:lang w:eastAsia="nl-NL"/>
    </w:rPr>
  </w:style>
  <w:style w:type="paragraph" w:customStyle="1" w:styleId="AC06AE7403E29748BA7045391B80FE29">
    <w:name w:val="AC06AE7403E29748BA7045391B80FE29"/>
    <w:rsid w:val="00470C03"/>
    <w:rPr>
      <w:lang w:eastAsia="nl-NL"/>
    </w:rPr>
  </w:style>
  <w:style w:type="paragraph" w:customStyle="1" w:styleId="B24B79FF6CC4EA4ABE323F9D2AAC1C8F">
    <w:name w:val="B24B79FF6CC4EA4ABE323F9D2AAC1C8F"/>
    <w:rsid w:val="00470C03"/>
    <w:rPr>
      <w:lang w:eastAsia="nl-NL"/>
    </w:rPr>
  </w:style>
  <w:style w:type="paragraph" w:customStyle="1" w:styleId="3C82C0A58098754390DE6CD523E327D8">
    <w:name w:val="3C82C0A58098754390DE6CD523E327D8"/>
    <w:rsid w:val="00470C03"/>
    <w:rPr>
      <w:lang w:eastAsia="nl-NL"/>
    </w:rPr>
  </w:style>
  <w:style w:type="paragraph" w:customStyle="1" w:styleId="7F132BBC45C65548A2338D843FE9223F">
    <w:name w:val="7F132BBC45C65548A2338D843FE9223F"/>
    <w:rsid w:val="00470C03"/>
    <w:rPr>
      <w:lang w:eastAsia="nl-NL"/>
    </w:rPr>
  </w:style>
  <w:style w:type="paragraph" w:customStyle="1" w:styleId="EFF99FE5A9BBB843847FCAD8D8AC4CD8">
    <w:name w:val="EFF99FE5A9BBB843847FCAD8D8AC4CD8"/>
    <w:rsid w:val="00470C03"/>
    <w:rPr>
      <w:lang w:eastAsia="nl-NL"/>
    </w:rPr>
  </w:style>
  <w:style w:type="paragraph" w:customStyle="1" w:styleId="4EB3E8AE90881542963234C28E2874EC">
    <w:name w:val="4EB3E8AE90881542963234C28E2874EC"/>
    <w:rsid w:val="00470C03"/>
    <w:rPr>
      <w:lang w:eastAsia="nl-NL"/>
    </w:rPr>
  </w:style>
  <w:style w:type="paragraph" w:customStyle="1" w:styleId="C4151479C6252D4CAFC400DCFDD8E96F">
    <w:name w:val="C4151479C6252D4CAFC400DCFDD8E96F"/>
    <w:rsid w:val="00470C03"/>
    <w:rPr>
      <w:lang w:eastAsia="nl-NL"/>
    </w:rPr>
  </w:style>
  <w:style w:type="paragraph" w:customStyle="1" w:styleId="7108DB4E3143A34BB2867A559735439F">
    <w:name w:val="7108DB4E3143A34BB2867A559735439F"/>
    <w:rsid w:val="00470C03"/>
    <w:rPr>
      <w:lang w:eastAsia="nl-NL"/>
    </w:rPr>
  </w:style>
  <w:style w:type="paragraph" w:customStyle="1" w:styleId="AD68488B5856D042955A04544CC4A8BD">
    <w:name w:val="AD68488B5856D042955A04544CC4A8BD"/>
    <w:rsid w:val="00470C03"/>
    <w:rPr>
      <w:lang w:eastAsia="nl-NL"/>
    </w:rPr>
  </w:style>
  <w:style w:type="paragraph" w:customStyle="1" w:styleId="02ED281B16EC0042B7C2E5E70CA2E048">
    <w:name w:val="02ED281B16EC0042B7C2E5E70CA2E048"/>
    <w:rsid w:val="00470C03"/>
    <w:rPr>
      <w:lang w:eastAsia="nl-NL"/>
    </w:rPr>
  </w:style>
  <w:style w:type="paragraph" w:customStyle="1" w:styleId="47337DCC9CAEA44984F0D20085006944">
    <w:name w:val="47337DCC9CAEA44984F0D20085006944"/>
    <w:rsid w:val="00470C03"/>
    <w:rPr>
      <w:lang w:eastAsia="nl-NL"/>
    </w:rPr>
  </w:style>
  <w:style w:type="paragraph" w:customStyle="1" w:styleId="7CC8A0AFA2625A4C85B46D5FC32648C8">
    <w:name w:val="7CC8A0AFA2625A4C85B46D5FC32648C8"/>
    <w:rsid w:val="00470C03"/>
    <w:rPr>
      <w:lang w:eastAsia="nl-NL"/>
    </w:rPr>
  </w:style>
  <w:style w:type="paragraph" w:customStyle="1" w:styleId="12EF070C13709E4097129A697F286DFA">
    <w:name w:val="12EF070C13709E4097129A697F286DFA"/>
    <w:rsid w:val="00470C03"/>
    <w:rPr>
      <w:lang w:eastAsia="nl-NL"/>
    </w:rPr>
  </w:style>
  <w:style w:type="paragraph" w:customStyle="1" w:styleId="62F5F8303929B84AB0E611B760ACE828">
    <w:name w:val="62F5F8303929B84AB0E611B760ACE828"/>
    <w:rsid w:val="00470C03"/>
    <w:rPr>
      <w:lang w:eastAsia="nl-NL"/>
    </w:rPr>
  </w:style>
  <w:style w:type="paragraph" w:customStyle="1" w:styleId="90BB6EC9E23DEA43991075F61FEA2AA7">
    <w:name w:val="90BB6EC9E23DEA43991075F61FEA2AA7"/>
    <w:rsid w:val="00470C03"/>
    <w:rPr>
      <w:lang w:eastAsia="nl-NL"/>
    </w:rPr>
  </w:style>
  <w:style w:type="paragraph" w:customStyle="1" w:styleId="9D11CAAAF7C3F84EB2B83F71562A51F3">
    <w:name w:val="9D11CAAAF7C3F84EB2B83F71562A51F3"/>
    <w:rsid w:val="00470C03"/>
    <w:rPr>
      <w:lang w:eastAsia="nl-NL"/>
    </w:rPr>
  </w:style>
  <w:style w:type="paragraph" w:customStyle="1" w:styleId="FAA3713AFA234E438D9714E57CC7C53F">
    <w:name w:val="FAA3713AFA234E438D9714E57CC7C53F"/>
    <w:rsid w:val="00470C03"/>
    <w:rPr>
      <w:lang w:eastAsia="nl-NL"/>
    </w:rPr>
  </w:style>
  <w:style w:type="paragraph" w:customStyle="1" w:styleId="A1E0D522D45BF94BAA9652BEFD7FDE14">
    <w:name w:val="A1E0D522D45BF94BAA9652BEFD7FDE14"/>
    <w:rsid w:val="00470C03"/>
    <w:rPr>
      <w:lang w:eastAsia="nl-NL"/>
    </w:rPr>
  </w:style>
  <w:style w:type="paragraph" w:customStyle="1" w:styleId="811984CBBD26A445B5CB2B89C283406C">
    <w:name w:val="811984CBBD26A445B5CB2B89C283406C"/>
    <w:rsid w:val="00470C03"/>
    <w:rPr>
      <w:lang w:eastAsia="nl-NL"/>
    </w:rPr>
  </w:style>
  <w:style w:type="paragraph" w:customStyle="1" w:styleId="EEEB853A4560064482EEC34833215320">
    <w:name w:val="EEEB853A4560064482EEC34833215320"/>
    <w:rsid w:val="00470C03"/>
    <w:rPr>
      <w:lang w:eastAsia="nl-NL"/>
    </w:rPr>
  </w:style>
  <w:style w:type="paragraph" w:customStyle="1" w:styleId="93B2466103254C4F8FB58CD70B30990A">
    <w:name w:val="93B2466103254C4F8FB58CD70B30990A"/>
    <w:rsid w:val="00470C03"/>
    <w:rPr>
      <w:lang w:eastAsia="nl-NL"/>
    </w:rPr>
  </w:style>
  <w:style w:type="paragraph" w:customStyle="1" w:styleId="5CDD40B87957DA44B7DF96EA2F2BF0A7">
    <w:name w:val="5CDD40B87957DA44B7DF96EA2F2BF0A7"/>
    <w:rsid w:val="00470C03"/>
    <w:rPr>
      <w:lang w:eastAsia="nl-NL"/>
    </w:rPr>
  </w:style>
  <w:style w:type="paragraph" w:customStyle="1" w:styleId="F428612745E9CD4FA8C3863061025A71">
    <w:name w:val="F428612745E9CD4FA8C3863061025A71"/>
    <w:rsid w:val="00470C03"/>
    <w:rPr>
      <w:lang w:eastAsia="nl-NL"/>
    </w:rPr>
  </w:style>
  <w:style w:type="paragraph" w:customStyle="1" w:styleId="B6E9F4066856124AB896C4F58DFA0207">
    <w:name w:val="B6E9F4066856124AB896C4F58DFA0207"/>
    <w:rsid w:val="00470C03"/>
    <w:rPr>
      <w:lang w:eastAsia="nl-NL"/>
    </w:rPr>
  </w:style>
  <w:style w:type="paragraph" w:customStyle="1" w:styleId="36F852B1C9F6394D923DDE2AF4A6C26B">
    <w:name w:val="36F852B1C9F6394D923DDE2AF4A6C26B"/>
    <w:rsid w:val="002C2DF7"/>
    <w:rPr>
      <w:lang w:eastAsia="nl-NL"/>
    </w:rPr>
  </w:style>
  <w:style w:type="paragraph" w:customStyle="1" w:styleId="6355120281A39E44BF3029572BC8CE79">
    <w:name w:val="6355120281A39E44BF3029572BC8CE79"/>
    <w:rsid w:val="002C2DF7"/>
    <w:rPr>
      <w:lang w:eastAsia="nl-NL"/>
    </w:rPr>
  </w:style>
  <w:style w:type="paragraph" w:customStyle="1" w:styleId="C66D5B971292CB48B5764E30DB1C9B40">
    <w:name w:val="C66D5B971292CB48B5764E30DB1C9B40"/>
    <w:rsid w:val="002C2DF7"/>
    <w:rPr>
      <w:lang w:eastAsia="nl-NL"/>
    </w:rPr>
  </w:style>
  <w:style w:type="paragraph" w:customStyle="1" w:styleId="BF9092893D20F648A939B68989B67C2A">
    <w:name w:val="BF9092893D20F648A939B68989B67C2A"/>
    <w:rsid w:val="002C2DF7"/>
    <w:rPr>
      <w:lang w:eastAsia="nl-NL"/>
    </w:rPr>
  </w:style>
  <w:style w:type="paragraph" w:customStyle="1" w:styleId="B94D74CD0C6D754D8E936BF163BDDE96">
    <w:name w:val="B94D74CD0C6D754D8E936BF163BDDE96"/>
    <w:rsid w:val="002C2DF7"/>
    <w:rPr>
      <w:lang w:eastAsia="nl-NL"/>
    </w:rPr>
  </w:style>
  <w:style w:type="paragraph" w:customStyle="1" w:styleId="A95CF31BDD0E884EA5E0881E77D476F5">
    <w:name w:val="A95CF31BDD0E884EA5E0881E77D476F5"/>
    <w:rsid w:val="002C2DF7"/>
    <w:rPr>
      <w:lang w:eastAsia="nl-NL"/>
    </w:rPr>
  </w:style>
  <w:style w:type="paragraph" w:customStyle="1" w:styleId="0A65F6B2EF566142A9CF12ED112AA3F8">
    <w:name w:val="0A65F6B2EF566142A9CF12ED112AA3F8"/>
    <w:rsid w:val="002C2DF7"/>
    <w:rPr>
      <w:lang w:eastAsia="nl-NL"/>
    </w:rPr>
  </w:style>
  <w:style w:type="paragraph" w:customStyle="1" w:styleId="853CE7F96AC856458EE239EC80A3E823">
    <w:name w:val="853CE7F96AC856458EE239EC80A3E823"/>
    <w:rsid w:val="002C2DF7"/>
    <w:rPr>
      <w:lang w:eastAsia="nl-NL"/>
    </w:rPr>
  </w:style>
  <w:style w:type="paragraph" w:customStyle="1" w:styleId="1B62AD850592F742BE9D4912D9975F64">
    <w:name w:val="1B62AD850592F742BE9D4912D9975F64"/>
    <w:rsid w:val="002C2DF7"/>
    <w:rPr>
      <w:lang w:eastAsia="nl-NL"/>
    </w:rPr>
  </w:style>
  <w:style w:type="paragraph" w:customStyle="1" w:styleId="61AD91281503DD42BAB4527732B85DDD">
    <w:name w:val="61AD91281503DD42BAB4527732B85DDD"/>
    <w:rsid w:val="002C2DF7"/>
    <w:rPr>
      <w:lang w:eastAsia="nl-NL"/>
    </w:rPr>
  </w:style>
  <w:style w:type="paragraph" w:customStyle="1" w:styleId="E4AC64FF5CE7EE40AB922ED7CF328B76">
    <w:name w:val="E4AC64FF5CE7EE40AB922ED7CF328B76"/>
    <w:rsid w:val="002C2DF7"/>
    <w:rPr>
      <w:lang w:eastAsia="nl-NL"/>
    </w:rPr>
  </w:style>
  <w:style w:type="paragraph" w:customStyle="1" w:styleId="E12E790567DC0B44B4394EBC7D198273">
    <w:name w:val="E12E790567DC0B44B4394EBC7D198273"/>
    <w:rsid w:val="002C2DF7"/>
    <w:rPr>
      <w:lang w:eastAsia="nl-NL"/>
    </w:rPr>
  </w:style>
  <w:style w:type="paragraph" w:customStyle="1" w:styleId="EF29F15BC8588C4781F73936F3857649">
    <w:name w:val="EF29F15BC8588C4781F73936F3857649"/>
    <w:rsid w:val="002C2DF7"/>
    <w:rPr>
      <w:lang w:eastAsia="nl-NL"/>
    </w:rPr>
  </w:style>
  <w:style w:type="paragraph" w:customStyle="1" w:styleId="A17A75A4177BDF4592C044C2ED6DB79F">
    <w:name w:val="A17A75A4177BDF4592C044C2ED6DB79F"/>
    <w:rsid w:val="002C2DF7"/>
    <w:rPr>
      <w:lang w:eastAsia="nl-NL"/>
    </w:rPr>
  </w:style>
  <w:style w:type="paragraph" w:customStyle="1" w:styleId="D3D10450E1F53B4AA52086CE85C71484">
    <w:name w:val="D3D10450E1F53B4AA52086CE85C71484"/>
    <w:rsid w:val="002C2DF7"/>
    <w:rPr>
      <w:lang w:eastAsia="nl-NL"/>
    </w:rPr>
  </w:style>
  <w:style w:type="paragraph" w:customStyle="1" w:styleId="DF0E5974D1256F4EACF656748514C2E1">
    <w:name w:val="DF0E5974D1256F4EACF656748514C2E1"/>
    <w:rsid w:val="002C2DF7"/>
    <w:rPr>
      <w:lang w:eastAsia="nl-NL"/>
    </w:rPr>
  </w:style>
  <w:style w:type="paragraph" w:customStyle="1" w:styleId="D7C259FE6BF1494A95523595F8871A10">
    <w:name w:val="D7C259FE6BF1494A95523595F8871A10"/>
    <w:rsid w:val="002C2DF7"/>
    <w:rPr>
      <w:lang w:eastAsia="nl-NL"/>
    </w:rPr>
  </w:style>
  <w:style w:type="paragraph" w:customStyle="1" w:styleId="C49CD9347A404B688306F6A8DB0FE8AA">
    <w:name w:val="C49CD9347A404B688306F6A8DB0FE8AA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D061EC240D024839AD1E536C2925E9E6">
    <w:name w:val="D061EC240D024839AD1E536C2925E9E6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08956176AC4D43B39E39538FD0A6A147">
    <w:name w:val="08956176AC4D43B39E39538FD0A6A147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7E07D66CBFFE4F11898894550ECB2299">
    <w:name w:val="7E07D66CBFFE4F11898894550ECB2299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D359257DE3424AD4BAE1323FCE8C79FB">
    <w:name w:val="D359257DE3424AD4BAE1323FCE8C79FB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97340CC8D3E24A3E8A41D53E5444CE03">
    <w:name w:val="97340CC8D3E24A3E8A41D53E5444CE03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D08ADFCA337A4E5797D7B1E909300B43">
    <w:name w:val="D08ADFCA337A4E5797D7B1E909300B43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F33F02F972D04A98B6FB7A62515479AD">
    <w:name w:val="F33F02F972D04A98B6FB7A62515479AD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F502281E9229408B995203181B4A937A">
    <w:name w:val="F502281E9229408B995203181B4A937A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CF8604C09C314D8E9669425345AA8D46">
    <w:name w:val="CF8604C09C314D8E9669425345AA8D46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496601D148794054A55CB25AC8B8FAF1">
    <w:name w:val="496601D148794054A55CB25AC8B8FAF1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9E48E84327D74819A3F69FCF6E805089">
    <w:name w:val="9E48E84327D74819A3F69FCF6E805089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F3AD0EE45E1D4CCABB80B8E6CB0E104D">
    <w:name w:val="F3AD0EE45E1D4CCABB80B8E6CB0E104D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C48A6817D27046A8A2BDDC62EE26ECC9">
    <w:name w:val="C48A6817D27046A8A2BDDC62EE26ECC9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246D5C641D0043B2ACD9455EB83C2B2F">
    <w:name w:val="246D5C641D0043B2ACD9455EB83C2B2F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74A95157674B4796A43E9BABB7960641">
    <w:name w:val="74A95157674B4796A43E9BABB7960641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504FBE9DE19046B3A2F07DDAE514027C">
    <w:name w:val="504FBE9DE19046B3A2F07DDAE514027C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774E1EE36F364950A5C35D6F7D2D3208">
    <w:name w:val="774E1EE36F364950A5C35D6F7D2D3208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4728B3D7602E47688A6AB1DA750F9C6B">
    <w:name w:val="4728B3D7602E47688A6AB1DA750F9C6B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F977EDDAB42B41009B6B252CAE849041">
    <w:name w:val="F977EDDAB42B41009B6B252CAE849041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5AB3F77E658D4983A52404EB689E6E02">
    <w:name w:val="5AB3F77E658D4983A52404EB689E6E02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CC85E725381444EBB94DC3498C452BF0">
    <w:name w:val="CC85E725381444EBB94DC3498C452BF0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A2EFA01AF0AE40F98B83EAEC65CE1148">
    <w:name w:val="A2EFA01AF0AE40F98B83EAEC65CE1148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BBAB60DB852743DDB6DDB98AA97BA407">
    <w:name w:val="BBAB60DB852743DDB6DDB98AA97BA407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AF44E31366CE443C9BF5CB09BD1CB522">
    <w:name w:val="AF44E31366CE443C9BF5CB09BD1CB522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051915198D33433788C58A39B1CA87BE">
    <w:name w:val="051915198D33433788C58A39B1CA87BE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D6458D6B8FC34193A71E16E75CE9F174">
    <w:name w:val="D6458D6B8FC34193A71E16E75CE9F174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AF57CB09E8D34C4B9C38AF8421050A44">
    <w:name w:val="AF57CB09E8D34C4B9C38AF8421050A44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AD2E3A9A1F874BE486AEF6A6DCB19760">
    <w:name w:val="AD2E3A9A1F874BE486AEF6A6DCB19760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27915DFC590241CB8FEB3ABD8CB9CCBE">
    <w:name w:val="27915DFC590241CB8FEB3ABD8CB9CCBE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E1A4720B92CD4DCE811FECDF3B27A212">
    <w:name w:val="E1A4720B92CD4DCE811FECDF3B27A212"/>
    <w:rsid w:val="006D25B8"/>
    <w:pPr>
      <w:spacing w:after="200" w:line="276" w:lineRule="auto"/>
    </w:pPr>
    <w:rPr>
      <w:sz w:val="22"/>
      <w:szCs w:val="22"/>
      <w:lang w:eastAsia="nl-NL"/>
    </w:rPr>
  </w:style>
  <w:style w:type="paragraph" w:customStyle="1" w:styleId="4A8E181B155A453EA292092F3EAA6298">
    <w:name w:val="4A8E181B155A453EA292092F3EAA6298"/>
    <w:rsid w:val="004F6DC8"/>
    <w:pPr>
      <w:spacing w:after="200" w:line="276" w:lineRule="auto"/>
    </w:pPr>
    <w:rPr>
      <w:sz w:val="22"/>
      <w:szCs w:val="22"/>
      <w:lang w:eastAsia="nl-NL"/>
    </w:rPr>
  </w:style>
  <w:style w:type="paragraph" w:customStyle="1" w:styleId="90AE96E6A21A42FEB5EF959813017D81">
    <w:name w:val="90AE96E6A21A42FEB5EF959813017D81"/>
    <w:rsid w:val="004F6DC8"/>
    <w:pPr>
      <w:spacing w:after="200" w:line="276" w:lineRule="auto"/>
    </w:pPr>
    <w:rPr>
      <w:sz w:val="22"/>
      <w:szCs w:val="22"/>
      <w:lang w:eastAsia="nl-NL"/>
    </w:rPr>
  </w:style>
  <w:style w:type="paragraph" w:customStyle="1" w:styleId="423296B0FB954A0E802D30D886238C64">
    <w:name w:val="423296B0FB954A0E802D30D886238C64"/>
    <w:rsid w:val="004F6DC8"/>
    <w:pPr>
      <w:spacing w:after="200" w:line="276" w:lineRule="auto"/>
    </w:pPr>
    <w:rPr>
      <w:sz w:val="22"/>
      <w:szCs w:val="22"/>
      <w:lang w:eastAsia="nl-NL"/>
    </w:rPr>
  </w:style>
  <w:style w:type="paragraph" w:customStyle="1" w:styleId="417A0728FFBC4C648066F715E3618FDB">
    <w:name w:val="417A0728FFBC4C648066F715E3618FDB"/>
    <w:rsid w:val="004F6DC8"/>
    <w:pPr>
      <w:spacing w:after="200" w:line="276" w:lineRule="auto"/>
    </w:pPr>
    <w:rPr>
      <w:sz w:val="22"/>
      <w:szCs w:val="22"/>
      <w:lang w:eastAsia="nl-NL"/>
    </w:rPr>
  </w:style>
  <w:style w:type="paragraph" w:customStyle="1" w:styleId="D2F2E5E654D6466CB17D35366FD01E24">
    <w:name w:val="D2F2E5E654D6466CB17D35366FD01E24"/>
    <w:rsid w:val="004F6DC8"/>
    <w:pPr>
      <w:spacing w:after="200" w:line="276" w:lineRule="auto"/>
    </w:pPr>
    <w:rPr>
      <w:sz w:val="22"/>
      <w:szCs w:val="22"/>
      <w:lang w:eastAsia="nl-NL"/>
    </w:rPr>
  </w:style>
  <w:style w:type="paragraph" w:customStyle="1" w:styleId="1BE61E270455497BAE6A46A0FC0FDE62">
    <w:name w:val="1BE61E270455497BAE6A46A0FC0FDE62"/>
    <w:rsid w:val="004F6DC8"/>
    <w:pPr>
      <w:spacing w:after="200" w:line="276" w:lineRule="auto"/>
    </w:pPr>
    <w:rPr>
      <w:sz w:val="22"/>
      <w:szCs w:val="22"/>
      <w:lang w:eastAsia="nl-NL"/>
    </w:rPr>
  </w:style>
  <w:style w:type="paragraph" w:customStyle="1" w:styleId="E818E1A935BCAA42B55C14349A5BA811">
    <w:name w:val="E818E1A935BCAA42B55C14349A5BA811"/>
    <w:rsid w:val="00FB4C72"/>
    <w:rPr>
      <w:lang w:eastAsia="nl-NL"/>
    </w:rPr>
  </w:style>
  <w:style w:type="paragraph" w:customStyle="1" w:styleId="58B273F353EE74469C281753D1093364">
    <w:name w:val="58B273F353EE74469C281753D1093364"/>
    <w:rsid w:val="00FB4C72"/>
    <w:rPr>
      <w:lang w:eastAsia="nl-NL"/>
    </w:rPr>
  </w:style>
  <w:style w:type="paragraph" w:customStyle="1" w:styleId="75C555BCC05F7945A98D06F857C1208D">
    <w:name w:val="75C555BCC05F7945A98D06F857C1208D"/>
    <w:rsid w:val="00FB4C72"/>
    <w:rPr>
      <w:lang w:eastAsia="nl-NL"/>
    </w:rPr>
  </w:style>
  <w:style w:type="paragraph" w:customStyle="1" w:styleId="C894E68504E1714C87A51EB21875FD42">
    <w:name w:val="C894E68504E1714C87A51EB21875FD42"/>
    <w:rsid w:val="00FB4C72"/>
    <w:rPr>
      <w:lang w:eastAsia="nl-NL"/>
    </w:rPr>
  </w:style>
  <w:style w:type="paragraph" w:customStyle="1" w:styleId="40EEB495CE72354FAB716AAE371E3678">
    <w:name w:val="40EEB495CE72354FAB716AAE371E3678"/>
    <w:rsid w:val="00FB4C72"/>
    <w:rPr>
      <w:lang w:eastAsia="nl-NL"/>
    </w:rPr>
  </w:style>
  <w:style w:type="paragraph" w:customStyle="1" w:styleId="485F809BC4F3C84FA31DC3B64B7542EB">
    <w:name w:val="485F809BC4F3C84FA31DC3B64B7542EB"/>
    <w:rsid w:val="00FB4C72"/>
    <w:rPr>
      <w:lang w:eastAsia="nl-NL"/>
    </w:rPr>
  </w:style>
  <w:style w:type="paragraph" w:customStyle="1" w:styleId="DB65D6F6C5875C45BAA5F3E7900CD13E">
    <w:name w:val="DB65D6F6C5875C45BAA5F3E7900CD13E"/>
    <w:rsid w:val="00FB4C72"/>
    <w:rPr>
      <w:lang w:eastAsia="nl-NL"/>
    </w:rPr>
  </w:style>
  <w:style w:type="paragraph" w:customStyle="1" w:styleId="6340F60AF05B544EB3177E78496B9591">
    <w:name w:val="6340F60AF05B544EB3177E78496B9591"/>
    <w:rsid w:val="00FB4C72"/>
    <w:rPr>
      <w:lang w:eastAsia="nl-NL"/>
    </w:rPr>
  </w:style>
  <w:style w:type="paragraph" w:customStyle="1" w:styleId="747C4E38877C9B4AB085BA28C5E6810A">
    <w:name w:val="747C4E38877C9B4AB085BA28C5E6810A"/>
    <w:rsid w:val="00FB4C72"/>
    <w:rPr>
      <w:lang w:eastAsia="nl-NL"/>
    </w:rPr>
  </w:style>
  <w:style w:type="paragraph" w:customStyle="1" w:styleId="D15BACF716E6704F8D2F733CB44FCEDE">
    <w:name w:val="D15BACF716E6704F8D2F733CB44FCEDE"/>
    <w:rsid w:val="00FB4C72"/>
    <w:rPr>
      <w:lang w:eastAsia="nl-NL"/>
    </w:rPr>
  </w:style>
  <w:style w:type="paragraph" w:customStyle="1" w:styleId="033F8D9E74748D43AC6FDE7B1C8AE563">
    <w:name w:val="033F8D9E74748D43AC6FDE7B1C8AE563"/>
    <w:rsid w:val="00FB4C72"/>
    <w:rPr>
      <w:lang w:eastAsia="nl-NL"/>
    </w:rPr>
  </w:style>
  <w:style w:type="paragraph" w:customStyle="1" w:styleId="61EDC2436FDFC041A41A153764C910D3">
    <w:name w:val="61EDC2436FDFC041A41A153764C910D3"/>
    <w:rsid w:val="00FB4C72"/>
    <w:rPr>
      <w:lang w:eastAsia="nl-NL"/>
    </w:rPr>
  </w:style>
  <w:style w:type="paragraph" w:customStyle="1" w:styleId="86C87970AD723046B5243287BE555D90">
    <w:name w:val="86C87970AD723046B5243287BE555D90"/>
    <w:rsid w:val="00FB4C72"/>
    <w:rPr>
      <w:lang w:eastAsia="nl-NL"/>
    </w:rPr>
  </w:style>
  <w:style w:type="paragraph" w:customStyle="1" w:styleId="3E84CC36511F1E469C651ABBC145876C">
    <w:name w:val="3E84CC36511F1E469C651ABBC145876C"/>
    <w:rsid w:val="00FB4C72"/>
    <w:rPr>
      <w:lang w:eastAsia="nl-NL"/>
    </w:rPr>
  </w:style>
  <w:style w:type="paragraph" w:customStyle="1" w:styleId="42232F05430B3A44B9EC1C81A1257390">
    <w:name w:val="42232F05430B3A44B9EC1C81A1257390"/>
    <w:rsid w:val="00FB4C72"/>
    <w:rPr>
      <w:lang w:eastAsia="nl-NL"/>
    </w:rPr>
  </w:style>
  <w:style w:type="paragraph" w:customStyle="1" w:styleId="512FFD35682FF34B870C2586B6774239">
    <w:name w:val="512FFD35682FF34B870C2586B6774239"/>
    <w:rsid w:val="00FB4C72"/>
    <w:rPr>
      <w:lang w:eastAsia="nl-NL"/>
    </w:rPr>
  </w:style>
  <w:style w:type="paragraph" w:customStyle="1" w:styleId="A60CAABA3180214892F90F521F8F215A">
    <w:name w:val="A60CAABA3180214892F90F521F8F215A"/>
    <w:rsid w:val="00FB4C72"/>
    <w:rPr>
      <w:lang w:eastAsia="nl-NL"/>
    </w:rPr>
  </w:style>
  <w:style w:type="paragraph" w:customStyle="1" w:styleId="585439E562E8EF49821DAC9BC014C0BA">
    <w:name w:val="585439E562E8EF49821DAC9BC014C0BA"/>
    <w:rsid w:val="00FB4C72"/>
    <w:rPr>
      <w:lang w:eastAsia="nl-NL"/>
    </w:rPr>
  </w:style>
  <w:style w:type="paragraph" w:customStyle="1" w:styleId="FBB578B3DBFA084F9B7ECF4E1904F426">
    <w:name w:val="FBB578B3DBFA084F9B7ECF4E1904F426"/>
    <w:rsid w:val="00FB4C72"/>
    <w:rPr>
      <w:lang w:eastAsia="nl-NL"/>
    </w:rPr>
  </w:style>
  <w:style w:type="paragraph" w:customStyle="1" w:styleId="01760E9A5321824D950ADA7E2C58CD27">
    <w:name w:val="01760E9A5321824D950ADA7E2C58CD27"/>
    <w:rsid w:val="00FB4C72"/>
    <w:rPr>
      <w:lang w:eastAsia="nl-NL"/>
    </w:rPr>
  </w:style>
  <w:style w:type="paragraph" w:customStyle="1" w:styleId="9B05FE65EAD1B74EB7987356C635E91D">
    <w:name w:val="9B05FE65EAD1B74EB7987356C635E91D"/>
    <w:rsid w:val="00FB4C72"/>
    <w:rPr>
      <w:lang w:eastAsia="nl-NL"/>
    </w:rPr>
  </w:style>
  <w:style w:type="paragraph" w:customStyle="1" w:styleId="D916424001CCF14DA4E44F29444E16DE">
    <w:name w:val="D916424001CCF14DA4E44F29444E16DE"/>
    <w:rsid w:val="00FB4C72"/>
    <w:rPr>
      <w:lang w:eastAsia="nl-NL"/>
    </w:rPr>
  </w:style>
  <w:style w:type="paragraph" w:customStyle="1" w:styleId="B0FFDDC5477D3240BEA0BADAD8B37BE3">
    <w:name w:val="B0FFDDC5477D3240BEA0BADAD8B37BE3"/>
    <w:rsid w:val="00FB4C72"/>
    <w:rPr>
      <w:lang w:eastAsia="nl-NL"/>
    </w:rPr>
  </w:style>
  <w:style w:type="paragraph" w:customStyle="1" w:styleId="0B184CD24CB03E438F9D0A0871EB6ABA">
    <w:name w:val="0B184CD24CB03E438F9D0A0871EB6ABA"/>
    <w:rsid w:val="00FB4C72"/>
    <w:rPr>
      <w:lang w:eastAsia="nl-NL"/>
    </w:rPr>
  </w:style>
  <w:style w:type="paragraph" w:customStyle="1" w:styleId="738B2F9642833E469467731611A6F103">
    <w:name w:val="738B2F9642833E469467731611A6F103"/>
    <w:rsid w:val="00FB4C72"/>
    <w:rPr>
      <w:lang w:eastAsia="nl-NL"/>
    </w:rPr>
  </w:style>
  <w:style w:type="paragraph" w:customStyle="1" w:styleId="7CBF099DB1261D4CA89615A41C6E9723">
    <w:name w:val="7CBF099DB1261D4CA89615A41C6E9723"/>
    <w:rsid w:val="00FB4C72"/>
    <w:rPr>
      <w:lang w:eastAsia="nl-NL"/>
    </w:rPr>
  </w:style>
  <w:style w:type="paragraph" w:customStyle="1" w:styleId="C80184E57924574A9E4DA0BAC7732215">
    <w:name w:val="C80184E57924574A9E4DA0BAC7732215"/>
    <w:rsid w:val="00FB4C72"/>
    <w:rPr>
      <w:lang w:eastAsia="nl-NL"/>
    </w:rPr>
  </w:style>
  <w:style w:type="paragraph" w:customStyle="1" w:styleId="BDD73D88E39B5344873692F4A70B2245">
    <w:name w:val="BDD73D88E39B5344873692F4A70B2245"/>
    <w:rsid w:val="00FB4C72"/>
    <w:rPr>
      <w:lang w:eastAsia="nl-NL"/>
    </w:rPr>
  </w:style>
  <w:style w:type="paragraph" w:customStyle="1" w:styleId="D0BD2F3C8C003341935E74A6E3F403BF">
    <w:name w:val="D0BD2F3C8C003341935E74A6E3F403BF"/>
    <w:rsid w:val="00FB4C72"/>
    <w:rPr>
      <w:lang w:eastAsia="nl-NL"/>
    </w:rPr>
  </w:style>
  <w:style w:type="paragraph" w:customStyle="1" w:styleId="D784CFCED588A04B97B236A8EA1F6C07">
    <w:name w:val="D784CFCED588A04B97B236A8EA1F6C07"/>
    <w:rsid w:val="00FB4C72"/>
    <w:rPr>
      <w:lang w:eastAsia="nl-NL"/>
    </w:rPr>
  </w:style>
  <w:style w:type="paragraph" w:customStyle="1" w:styleId="119B7B8E83A9A045BD2D195FF49D980A">
    <w:name w:val="119B7B8E83A9A045BD2D195FF49D980A"/>
    <w:rsid w:val="00FB4C72"/>
    <w:rPr>
      <w:lang w:eastAsia="nl-NL"/>
    </w:rPr>
  </w:style>
  <w:style w:type="paragraph" w:customStyle="1" w:styleId="F7894B9EC9337043ADE91B113CE9E733">
    <w:name w:val="F7894B9EC9337043ADE91B113CE9E733"/>
    <w:rsid w:val="00FB4C72"/>
    <w:rPr>
      <w:lang w:eastAsia="nl-NL"/>
    </w:rPr>
  </w:style>
  <w:style w:type="paragraph" w:customStyle="1" w:styleId="54663246A39A5D4FB1894833BD8AE910">
    <w:name w:val="54663246A39A5D4FB1894833BD8AE910"/>
    <w:rsid w:val="00FD3651"/>
    <w:rPr>
      <w:lang w:eastAsia="nl-NL"/>
    </w:rPr>
  </w:style>
  <w:style w:type="paragraph" w:customStyle="1" w:styleId="A9225BF66928E0448B2036F8A011627E">
    <w:name w:val="A9225BF66928E0448B2036F8A011627E"/>
    <w:rsid w:val="00FD3651"/>
    <w:rPr>
      <w:lang w:eastAsia="nl-NL"/>
    </w:rPr>
  </w:style>
  <w:style w:type="paragraph" w:customStyle="1" w:styleId="D6EC5AA77288754B96AD1A87AE2CACBD">
    <w:name w:val="D6EC5AA77288754B96AD1A87AE2CACBD"/>
    <w:rsid w:val="00FD3651"/>
    <w:rPr>
      <w:lang w:eastAsia="nl-NL"/>
    </w:rPr>
  </w:style>
  <w:style w:type="paragraph" w:customStyle="1" w:styleId="9B59FA92B3527241B9E38F06F2B230E8">
    <w:name w:val="9B59FA92B3527241B9E38F06F2B230E8"/>
    <w:rsid w:val="00FD3651"/>
    <w:rPr>
      <w:lang w:eastAsia="nl-NL"/>
    </w:rPr>
  </w:style>
  <w:style w:type="paragraph" w:customStyle="1" w:styleId="536F7EB12BF2CB49993467B76D01A748">
    <w:name w:val="536F7EB12BF2CB49993467B76D01A748"/>
    <w:rsid w:val="00FD3651"/>
    <w:rPr>
      <w:lang w:eastAsia="nl-NL"/>
    </w:rPr>
  </w:style>
  <w:style w:type="paragraph" w:customStyle="1" w:styleId="7AF5A100B3A33149ADF1195CBEBABFBC">
    <w:name w:val="7AF5A100B3A33149ADF1195CBEBABFBC"/>
    <w:rsid w:val="00FD3651"/>
    <w:rPr>
      <w:lang w:eastAsia="nl-NL"/>
    </w:rPr>
  </w:style>
  <w:style w:type="paragraph" w:customStyle="1" w:styleId="40C5BCD39C89AF499E06797B5EEB7E85">
    <w:name w:val="40C5BCD39C89AF499E06797B5EEB7E85"/>
    <w:rsid w:val="00FD3651"/>
    <w:rPr>
      <w:lang w:eastAsia="nl-NL"/>
    </w:rPr>
  </w:style>
  <w:style w:type="paragraph" w:customStyle="1" w:styleId="F377F41924ED2F45B305D0B05708B9DC">
    <w:name w:val="F377F41924ED2F45B305D0B05708B9DC"/>
    <w:rsid w:val="00FD3651"/>
    <w:rPr>
      <w:lang w:eastAsia="nl-NL"/>
    </w:rPr>
  </w:style>
  <w:style w:type="paragraph" w:customStyle="1" w:styleId="5BFD12597C7C3A4D8422A047C0BE1FC0">
    <w:name w:val="5BFD12597C7C3A4D8422A047C0BE1FC0"/>
    <w:rsid w:val="00FD3651"/>
    <w:rPr>
      <w:lang w:eastAsia="nl-NL"/>
    </w:rPr>
  </w:style>
  <w:style w:type="paragraph" w:customStyle="1" w:styleId="033E931E82F7814DAC8D8944E60857BD">
    <w:name w:val="033E931E82F7814DAC8D8944E60857BD"/>
    <w:rsid w:val="00FD3651"/>
    <w:rPr>
      <w:lang w:eastAsia="nl-NL"/>
    </w:rPr>
  </w:style>
  <w:style w:type="paragraph" w:customStyle="1" w:styleId="A90CA1A8BCE5B2469611E96E68D7F3DD">
    <w:name w:val="A90CA1A8BCE5B2469611E96E68D7F3DD"/>
    <w:rsid w:val="00FD3651"/>
    <w:rPr>
      <w:lang w:eastAsia="nl-NL"/>
    </w:rPr>
  </w:style>
  <w:style w:type="paragraph" w:customStyle="1" w:styleId="E1D76DCBA87D1F4EBCE2D7D96DF77F3A">
    <w:name w:val="E1D76DCBA87D1F4EBCE2D7D96DF77F3A"/>
    <w:rsid w:val="00FD3651"/>
    <w:rPr>
      <w:lang w:eastAsia="nl-NL"/>
    </w:rPr>
  </w:style>
  <w:style w:type="paragraph" w:customStyle="1" w:styleId="8D0B15A1571C7A4EB3920A606E4CC6C9">
    <w:name w:val="8D0B15A1571C7A4EB3920A606E4CC6C9"/>
    <w:rsid w:val="00FD3651"/>
    <w:rPr>
      <w:lang w:eastAsia="nl-NL"/>
    </w:rPr>
  </w:style>
  <w:style w:type="paragraph" w:customStyle="1" w:styleId="40F4E5F54331E1458C6714F02FB909CC">
    <w:name w:val="40F4E5F54331E1458C6714F02FB909CC"/>
    <w:rsid w:val="00FD3651"/>
    <w:rPr>
      <w:lang w:eastAsia="nl-NL"/>
    </w:rPr>
  </w:style>
  <w:style w:type="paragraph" w:customStyle="1" w:styleId="DE61ADE96E1D0D4D9744D3CD6AD8B9BB">
    <w:name w:val="DE61ADE96E1D0D4D9744D3CD6AD8B9BB"/>
    <w:rsid w:val="00FD3651"/>
    <w:rPr>
      <w:lang w:eastAsia="nl-NL"/>
    </w:rPr>
  </w:style>
  <w:style w:type="paragraph" w:customStyle="1" w:styleId="E5053C5C30454F41B3779E33DC311657">
    <w:name w:val="E5053C5C30454F41B3779E33DC311657"/>
    <w:rsid w:val="00FD3651"/>
    <w:rPr>
      <w:lang w:eastAsia="nl-NL"/>
    </w:rPr>
  </w:style>
  <w:style w:type="paragraph" w:customStyle="1" w:styleId="E76C9C629CD54A49A47EEB418EEA1837">
    <w:name w:val="E76C9C629CD54A49A47EEB418EEA1837"/>
    <w:rsid w:val="00FD3651"/>
    <w:rPr>
      <w:lang w:eastAsia="nl-NL"/>
    </w:rPr>
  </w:style>
  <w:style w:type="paragraph" w:customStyle="1" w:styleId="AA3219CE4C09B1489BC8136A69D4E7E2">
    <w:name w:val="AA3219CE4C09B1489BC8136A69D4E7E2"/>
    <w:rsid w:val="00FD3651"/>
    <w:rPr>
      <w:lang w:eastAsia="nl-NL"/>
    </w:rPr>
  </w:style>
  <w:style w:type="paragraph" w:customStyle="1" w:styleId="CF9E8BDE1B6EE847940E4890B7DFBAB7">
    <w:name w:val="CF9E8BDE1B6EE847940E4890B7DFBAB7"/>
    <w:rsid w:val="00FD3651"/>
    <w:rPr>
      <w:lang w:eastAsia="nl-NL"/>
    </w:rPr>
  </w:style>
  <w:style w:type="paragraph" w:customStyle="1" w:styleId="B1E2876194870148BC09888B8E1B790B">
    <w:name w:val="B1E2876194870148BC09888B8E1B790B"/>
    <w:rsid w:val="00FD3651"/>
    <w:rPr>
      <w:lang w:eastAsia="nl-NL"/>
    </w:rPr>
  </w:style>
  <w:style w:type="paragraph" w:customStyle="1" w:styleId="D330E87DF3710842AAC71D4CDC86290D">
    <w:name w:val="D330E87DF3710842AAC71D4CDC86290D"/>
    <w:rsid w:val="00FD3651"/>
    <w:rPr>
      <w:lang w:eastAsia="nl-NL"/>
    </w:rPr>
  </w:style>
  <w:style w:type="paragraph" w:customStyle="1" w:styleId="FF828B8761F1D448BF2CFC18AD7BE10F">
    <w:name w:val="FF828B8761F1D448BF2CFC18AD7BE10F"/>
    <w:rsid w:val="00FD3651"/>
    <w:rPr>
      <w:lang w:eastAsia="nl-NL"/>
    </w:rPr>
  </w:style>
  <w:style w:type="paragraph" w:customStyle="1" w:styleId="7D6C84FC1E14764E84FBA4EFEF2E0D80">
    <w:name w:val="7D6C84FC1E14764E84FBA4EFEF2E0D80"/>
    <w:rsid w:val="00FD3651"/>
    <w:rPr>
      <w:lang w:eastAsia="nl-NL"/>
    </w:rPr>
  </w:style>
  <w:style w:type="paragraph" w:customStyle="1" w:styleId="0DFBD850396C7B40B606DFDE8D53B879">
    <w:name w:val="0DFBD850396C7B40B606DFDE8D53B879"/>
    <w:rsid w:val="00FD3651"/>
    <w:rPr>
      <w:lang w:eastAsia="nl-NL"/>
    </w:rPr>
  </w:style>
  <w:style w:type="paragraph" w:customStyle="1" w:styleId="0CD42E7E43D4414B8CE88925A1E3E1B6">
    <w:name w:val="0CD42E7E43D4414B8CE88925A1E3E1B6"/>
    <w:rsid w:val="00FD3651"/>
    <w:rPr>
      <w:lang w:eastAsia="nl-NL"/>
    </w:rPr>
  </w:style>
  <w:style w:type="paragraph" w:customStyle="1" w:styleId="DB0CB9EE8624DD4A853634E3FFCB4B37">
    <w:name w:val="DB0CB9EE8624DD4A853634E3FFCB4B37"/>
    <w:rsid w:val="00FD3651"/>
    <w:rPr>
      <w:lang w:eastAsia="nl-NL"/>
    </w:rPr>
  </w:style>
  <w:style w:type="paragraph" w:customStyle="1" w:styleId="2B8FD3BAE2C27D4C9DE762B8E4E76712">
    <w:name w:val="2B8FD3BAE2C27D4C9DE762B8E4E76712"/>
    <w:rsid w:val="00FD3651"/>
    <w:rPr>
      <w:lang w:eastAsia="nl-NL"/>
    </w:rPr>
  </w:style>
  <w:style w:type="paragraph" w:customStyle="1" w:styleId="F46AA73C70F27543B208179C5200C6FD">
    <w:name w:val="F46AA73C70F27543B208179C5200C6FD"/>
    <w:rsid w:val="00FD3651"/>
    <w:rPr>
      <w:lang w:eastAsia="nl-NL"/>
    </w:rPr>
  </w:style>
  <w:style w:type="paragraph" w:customStyle="1" w:styleId="D92CF2A5C35C66449E151C1917F8AF47">
    <w:name w:val="D92CF2A5C35C66449E151C1917F8AF47"/>
    <w:rsid w:val="00AD71DA"/>
    <w:rPr>
      <w:lang w:eastAsia="nl-NL"/>
    </w:rPr>
  </w:style>
  <w:style w:type="paragraph" w:customStyle="1" w:styleId="F4C1AD1D6FB37240AA607411EF13379D">
    <w:name w:val="F4C1AD1D6FB37240AA607411EF13379D"/>
    <w:rsid w:val="00AD71DA"/>
    <w:rPr>
      <w:lang w:eastAsia="nl-NL"/>
    </w:rPr>
  </w:style>
  <w:style w:type="paragraph" w:customStyle="1" w:styleId="2A6CB2DBC3E51A499952839E5E0659ED">
    <w:name w:val="2A6CB2DBC3E51A499952839E5E0659ED"/>
    <w:rsid w:val="00AD71DA"/>
    <w:rPr>
      <w:lang w:eastAsia="nl-NL"/>
    </w:rPr>
  </w:style>
  <w:style w:type="paragraph" w:customStyle="1" w:styleId="0718F5594C4292418523318A30F1E7B6">
    <w:name w:val="0718F5594C4292418523318A30F1E7B6"/>
    <w:rsid w:val="00AD71DA"/>
    <w:rPr>
      <w:lang w:eastAsia="nl-NL"/>
    </w:rPr>
  </w:style>
  <w:style w:type="paragraph" w:customStyle="1" w:styleId="FACE0E32B33F4F5FB4DC51599531C7DE">
    <w:name w:val="FACE0E32B33F4F5FB4DC51599531C7DE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600B2312ACF34C4E9ACB55E994D51875">
    <w:name w:val="600B2312ACF34C4E9ACB55E994D51875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71DABB1F183345C5A657CEF78271005F">
    <w:name w:val="71DABB1F183345C5A657CEF78271005F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AE799EC711D84C62A730318BD6909C18">
    <w:name w:val="AE799EC711D84C62A730318BD6909C18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E7326CF99BCA4086BA255CEA45426E19">
    <w:name w:val="E7326CF99BCA4086BA255CEA45426E19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95543103F4C14EA895292C03CC95E6A2">
    <w:name w:val="95543103F4C14EA895292C03CC95E6A2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E6387BF1C6E44954897F10B08A1B489D">
    <w:name w:val="E6387BF1C6E44954897F10B08A1B489D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63470411C168489EB86559694E71F6C7">
    <w:name w:val="63470411C168489EB86559694E71F6C7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7D7373F59240427CA6CB99E53190A86D">
    <w:name w:val="7D7373F59240427CA6CB99E53190A86D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5C2EA4407D6C451F9C94CE6E9BEC33DA">
    <w:name w:val="5C2EA4407D6C451F9C94CE6E9BEC33DA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4989D669D97C4E3689186728E378A6A3">
    <w:name w:val="4989D669D97C4E3689186728E378A6A3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82CDC361075649E6AA9B89729D73F962">
    <w:name w:val="82CDC361075649E6AA9B89729D73F962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68237BE650BE4493B6A04C42FEC07966">
    <w:name w:val="68237BE650BE4493B6A04C42FEC07966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B267C5B33B694CA6BC6FD64A84910E2B">
    <w:name w:val="B267C5B33B694CA6BC6FD64A84910E2B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8EF37E66017D4388BA54C36B71D21071">
    <w:name w:val="8EF37E66017D4388BA54C36B71D21071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9A7050F643384F79BFF369F5174F91AD">
    <w:name w:val="9A7050F643384F79BFF369F5174F91AD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888E118354914BB59C605B45FCF12702">
    <w:name w:val="888E118354914BB59C605B45FCF12702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E3BC7FF836A04952A908DCD9664BDC5C">
    <w:name w:val="E3BC7FF836A04952A908DCD9664BDC5C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915838FCA6584195A741A0FDAC15B2D9">
    <w:name w:val="915838FCA6584195A741A0FDAC15B2D9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A642A917581E4758BEC5B5B9B94497DB">
    <w:name w:val="A642A917581E4758BEC5B5B9B94497DB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0C5DF20CD0A64C56ACA436E5F45E1417">
    <w:name w:val="0C5DF20CD0A64C56ACA436E5F45E1417"/>
    <w:rsid w:val="000F2967"/>
    <w:pPr>
      <w:spacing w:after="200" w:line="276" w:lineRule="auto"/>
    </w:pPr>
    <w:rPr>
      <w:sz w:val="22"/>
      <w:szCs w:val="22"/>
      <w:lang w:eastAsia="nl-NL"/>
    </w:rPr>
  </w:style>
  <w:style w:type="paragraph" w:customStyle="1" w:styleId="5362B96B00104305B466D01B831C61E9">
    <w:name w:val="5362B96B00104305B466D01B831C61E9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104FF94F84794192AAEB75CB3585A62D">
    <w:name w:val="104FF94F84794192AAEB75CB3585A62D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D23941F82B29483D8BCCE8188C59947E">
    <w:name w:val="D23941F82B29483D8BCCE8188C59947E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AF9803259AB541E7976349EFE2812399">
    <w:name w:val="AF9803259AB541E7976349EFE2812399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C00C96A937104DCC9003CED4949EB737">
    <w:name w:val="C00C96A937104DCC9003CED4949EB737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00D496663DB24AA3AABC64BADDF9B1FD">
    <w:name w:val="00D496663DB24AA3AABC64BADDF9B1FD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909C66589273441E9EE07D224E37E7DC">
    <w:name w:val="909C66589273441E9EE07D224E37E7DC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0E03A274A9B241BA807939C748DD173C">
    <w:name w:val="0E03A274A9B241BA807939C748DD173C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6A5EF61C1CCE450EB32FBAD166E0B580">
    <w:name w:val="6A5EF61C1CCE450EB32FBAD166E0B580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303DF840B715434C8CF3E897EBF5AF7C">
    <w:name w:val="303DF840B715434C8CF3E897EBF5AF7C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9BFDDD98A7A64FB28CF5B8B161FDF27D">
    <w:name w:val="9BFDDD98A7A64FB28CF5B8B161FDF27D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97411E32417B48BC964751F745A764BF">
    <w:name w:val="97411E32417B48BC964751F745A764BF"/>
    <w:rsid w:val="00AB11D1"/>
    <w:pPr>
      <w:spacing w:after="200" w:line="276" w:lineRule="auto"/>
    </w:pPr>
    <w:rPr>
      <w:sz w:val="22"/>
      <w:szCs w:val="22"/>
      <w:lang w:eastAsia="nl-NL"/>
    </w:rPr>
  </w:style>
  <w:style w:type="paragraph" w:customStyle="1" w:styleId="AAC42AFC06C44A5B9A57995A1991CDDE">
    <w:name w:val="AAC42AFC06C44A5B9A57995A1991CDDE"/>
    <w:rsid w:val="00080862"/>
    <w:pPr>
      <w:spacing w:after="200" w:line="276" w:lineRule="auto"/>
    </w:pPr>
    <w:rPr>
      <w:sz w:val="22"/>
      <w:szCs w:val="22"/>
      <w:lang w:eastAsia="nl-NL"/>
    </w:rPr>
  </w:style>
  <w:style w:type="paragraph" w:customStyle="1" w:styleId="BAFB64A7C94C4E2898D131E1F6499CED">
    <w:name w:val="BAFB64A7C94C4E2898D131E1F6499CED"/>
    <w:rsid w:val="00080862"/>
    <w:pPr>
      <w:spacing w:after="200" w:line="276" w:lineRule="auto"/>
    </w:pPr>
    <w:rPr>
      <w:sz w:val="22"/>
      <w:szCs w:val="22"/>
      <w:lang w:eastAsia="nl-NL"/>
    </w:rPr>
  </w:style>
  <w:style w:type="paragraph" w:customStyle="1" w:styleId="CAD907C3BE2E45B99F386770BE6F7D3C">
    <w:name w:val="CAD907C3BE2E45B99F386770BE6F7D3C"/>
    <w:rsid w:val="00080862"/>
    <w:pPr>
      <w:spacing w:after="200" w:line="276" w:lineRule="auto"/>
    </w:pPr>
    <w:rPr>
      <w:sz w:val="22"/>
      <w:szCs w:val="22"/>
      <w:lang w:eastAsia="nl-NL"/>
    </w:rPr>
  </w:style>
  <w:style w:type="paragraph" w:customStyle="1" w:styleId="306632C3C3F04CF98BC0D5B8E4BAB446">
    <w:name w:val="306632C3C3F04CF98BC0D5B8E4BAB446"/>
    <w:rsid w:val="00080862"/>
    <w:pPr>
      <w:spacing w:after="200" w:line="276" w:lineRule="auto"/>
    </w:pPr>
    <w:rPr>
      <w:sz w:val="22"/>
      <w:szCs w:val="22"/>
      <w:lang w:eastAsia="nl-NL"/>
    </w:rPr>
  </w:style>
  <w:style w:type="paragraph" w:customStyle="1" w:styleId="E21B785331D94D51BDFB656DD5405D3F">
    <w:name w:val="E21B785331D94D51BDFB656DD5405D3F"/>
    <w:rsid w:val="00182F0B"/>
    <w:pPr>
      <w:spacing w:after="200" w:line="276" w:lineRule="auto"/>
    </w:pPr>
    <w:rPr>
      <w:sz w:val="22"/>
      <w:szCs w:val="22"/>
      <w:lang w:eastAsia="nl-NL"/>
    </w:rPr>
  </w:style>
  <w:style w:type="paragraph" w:customStyle="1" w:styleId="E569910FF83D4507A29F837900A5DA27">
    <w:name w:val="E569910FF83D4507A29F837900A5DA27"/>
    <w:rsid w:val="00182F0B"/>
    <w:pPr>
      <w:spacing w:after="200" w:line="276" w:lineRule="auto"/>
    </w:pPr>
    <w:rPr>
      <w:sz w:val="22"/>
      <w:szCs w:val="22"/>
      <w:lang w:eastAsia="nl-NL"/>
    </w:rPr>
  </w:style>
  <w:style w:type="paragraph" w:customStyle="1" w:styleId="17D55D1AB6D045AEB1BE60F156BCEBD5">
    <w:name w:val="17D55D1AB6D045AEB1BE60F156BCEBD5"/>
    <w:rsid w:val="00182F0B"/>
    <w:pPr>
      <w:spacing w:after="200" w:line="276" w:lineRule="auto"/>
    </w:pPr>
    <w:rPr>
      <w:sz w:val="22"/>
      <w:szCs w:val="22"/>
      <w:lang w:eastAsia="nl-NL"/>
    </w:rPr>
  </w:style>
  <w:style w:type="paragraph" w:customStyle="1" w:styleId="2909E0E465C2457BBA924609CA5A43F8">
    <w:name w:val="2909E0E465C2457BBA924609CA5A43F8"/>
    <w:rsid w:val="00182F0B"/>
    <w:pPr>
      <w:spacing w:after="200" w:line="276" w:lineRule="auto"/>
    </w:pPr>
    <w:rPr>
      <w:sz w:val="22"/>
      <w:szCs w:val="22"/>
      <w:lang w:eastAsia="nl-NL"/>
    </w:rPr>
  </w:style>
  <w:style w:type="paragraph" w:customStyle="1" w:styleId="BC73FFF7E6BD4E5A9BE91D9A4BAE97BB">
    <w:name w:val="BC73FFF7E6BD4E5A9BE91D9A4BAE97BB"/>
    <w:rsid w:val="00045014"/>
    <w:pPr>
      <w:spacing w:after="200" w:line="276" w:lineRule="auto"/>
    </w:pPr>
    <w:rPr>
      <w:sz w:val="22"/>
      <w:szCs w:val="22"/>
      <w:lang w:eastAsia="nl-NL"/>
    </w:rPr>
  </w:style>
  <w:style w:type="paragraph" w:customStyle="1" w:styleId="A7373A94DFA8431BB7DE47C4D07F697D">
    <w:name w:val="A7373A94DFA8431BB7DE47C4D07F697D"/>
    <w:rsid w:val="00045014"/>
    <w:pPr>
      <w:spacing w:after="200" w:line="276" w:lineRule="auto"/>
    </w:pPr>
    <w:rPr>
      <w:sz w:val="22"/>
      <w:szCs w:val="22"/>
      <w:lang w:eastAsia="nl-NL"/>
    </w:rPr>
  </w:style>
  <w:style w:type="paragraph" w:customStyle="1" w:styleId="1649B5C6F5154B16B063B5BF79735CBC">
    <w:name w:val="1649B5C6F5154B16B063B5BF79735CBC"/>
    <w:rsid w:val="00045014"/>
    <w:pPr>
      <w:spacing w:after="200" w:line="276" w:lineRule="auto"/>
    </w:pPr>
    <w:rPr>
      <w:sz w:val="22"/>
      <w:szCs w:val="22"/>
      <w:lang w:eastAsia="nl-NL"/>
    </w:rPr>
  </w:style>
  <w:style w:type="paragraph" w:customStyle="1" w:styleId="BB1CCFCD1407435084971DF4B9A56725">
    <w:name w:val="BB1CCFCD1407435084971DF4B9A56725"/>
    <w:rsid w:val="00045014"/>
    <w:pPr>
      <w:spacing w:after="200" w:line="276" w:lineRule="auto"/>
    </w:pPr>
    <w:rPr>
      <w:sz w:val="22"/>
      <w:szCs w:val="22"/>
      <w:lang w:eastAsia="nl-NL"/>
    </w:rPr>
  </w:style>
  <w:style w:type="paragraph" w:customStyle="1" w:styleId="5B71A2ED3EC545FCB5BF62C6A7CEF499">
    <w:name w:val="5B71A2ED3EC545FCB5BF62C6A7CEF499"/>
    <w:rsid w:val="000E7FF0"/>
    <w:pPr>
      <w:spacing w:after="200" w:line="276" w:lineRule="auto"/>
    </w:pPr>
    <w:rPr>
      <w:sz w:val="22"/>
      <w:szCs w:val="22"/>
      <w:lang w:eastAsia="nl-NL"/>
    </w:rPr>
  </w:style>
  <w:style w:type="paragraph" w:customStyle="1" w:styleId="E550AEA1BFCE4776B33053C4EE967D54">
    <w:name w:val="E550AEA1BFCE4776B33053C4EE967D54"/>
    <w:rsid w:val="000E7FF0"/>
    <w:pPr>
      <w:spacing w:after="200" w:line="276" w:lineRule="auto"/>
    </w:pPr>
    <w:rPr>
      <w:sz w:val="22"/>
      <w:szCs w:val="22"/>
      <w:lang w:eastAsia="nl-NL"/>
    </w:rPr>
  </w:style>
  <w:style w:type="paragraph" w:customStyle="1" w:styleId="346E169A22534EA5BD50A5B56094D67E">
    <w:name w:val="346E169A22534EA5BD50A5B56094D67E"/>
    <w:rsid w:val="000E7FF0"/>
    <w:pPr>
      <w:spacing w:after="200" w:line="276" w:lineRule="auto"/>
    </w:pPr>
    <w:rPr>
      <w:sz w:val="22"/>
      <w:szCs w:val="22"/>
      <w:lang w:eastAsia="nl-NL"/>
    </w:rPr>
  </w:style>
  <w:style w:type="paragraph" w:customStyle="1" w:styleId="915EF1D480904895AB6E801D6249F424">
    <w:name w:val="915EF1D480904895AB6E801D6249F424"/>
    <w:rsid w:val="000E7FF0"/>
    <w:pPr>
      <w:spacing w:after="200" w:line="276" w:lineRule="auto"/>
    </w:pPr>
    <w:rPr>
      <w:sz w:val="22"/>
      <w:szCs w:val="22"/>
      <w:lang w:eastAsia="nl-NL"/>
    </w:rPr>
  </w:style>
  <w:style w:type="paragraph" w:customStyle="1" w:styleId="9ABBAC9CDD28427985F77950373A132E">
    <w:name w:val="9ABBAC9CDD28427985F77950373A132E"/>
    <w:rsid w:val="001372D5"/>
    <w:pPr>
      <w:spacing w:after="160" w:line="259" w:lineRule="auto"/>
    </w:pPr>
    <w:rPr>
      <w:sz w:val="22"/>
      <w:szCs w:val="22"/>
      <w:lang w:eastAsia="nl-NL"/>
    </w:rPr>
  </w:style>
  <w:style w:type="paragraph" w:customStyle="1" w:styleId="BB69223CA54F4A90B6EA79C7F9153D98">
    <w:name w:val="BB69223CA54F4A90B6EA79C7F9153D98"/>
    <w:rsid w:val="001372D5"/>
    <w:pPr>
      <w:spacing w:after="160" w:line="259" w:lineRule="auto"/>
    </w:pPr>
    <w:rPr>
      <w:sz w:val="22"/>
      <w:szCs w:val="22"/>
      <w:lang w:eastAsia="nl-NL"/>
    </w:rPr>
  </w:style>
  <w:style w:type="paragraph" w:customStyle="1" w:styleId="6FC94090E39947379B6BC58803977B3E">
    <w:name w:val="6FC94090E39947379B6BC58803977B3E"/>
    <w:rsid w:val="001372D5"/>
    <w:pPr>
      <w:spacing w:after="160" w:line="259" w:lineRule="auto"/>
    </w:pPr>
    <w:rPr>
      <w:sz w:val="22"/>
      <w:szCs w:val="22"/>
      <w:lang w:eastAsia="nl-NL"/>
    </w:rPr>
  </w:style>
  <w:style w:type="paragraph" w:customStyle="1" w:styleId="900BF4110C4A42C1B0E9C25ED67A2DF5">
    <w:name w:val="900BF4110C4A42C1B0E9C25ED67A2DF5"/>
    <w:rsid w:val="001372D5"/>
    <w:pPr>
      <w:spacing w:after="160" w:line="259" w:lineRule="auto"/>
    </w:pPr>
    <w:rPr>
      <w:sz w:val="22"/>
      <w:szCs w:val="22"/>
      <w:lang w:eastAsia="nl-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F6D25D78-2E68-49C4-AD38-0254581D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48F000B8.dotm</Template>
  <TotalTime>8</TotalTime>
  <Pages>18</Pages>
  <Words>3124</Words>
  <Characters>17188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Stadsdeel ZuidOost</Company>
  <LinksUpToDate>false</LinksUpToDate>
  <CharactersWithSpaces>20272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Microsoft Office-gebruiker</dc:creator>
  <cp:lastModifiedBy>Sinaij, Dianthe</cp:lastModifiedBy>
  <cp:revision>11</cp:revision>
  <cp:lastPrinted>2020-06-11T15:37:00Z</cp:lastPrinted>
  <dcterms:created xsi:type="dcterms:W3CDTF">2020-05-29T12:57:00Z</dcterms:created>
  <dcterms:modified xsi:type="dcterms:W3CDTF">2020-06-11T15:37:00Z</dcterms:modified>
</cp:coreProperties>
</file>